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BFB" w:rsidRDefault="00C1533F" w:rsidP="00C1533F">
      <w:pPr>
        <w:pStyle w:val="Heading2"/>
      </w:pPr>
      <w:r w:rsidRPr="00E37D4C">
        <w:t xml:space="preserve">Confirmation by </w:t>
      </w:r>
      <w:r>
        <w:t>n</w:t>
      </w:r>
      <w:r w:rsidRPr="00E37D4C">
        <w:t>ominee</w:t>
      </w:r>
      <w:r>
        <w:t xml:space="preserve"> </w:t>
      </w:r>
      <w:r w:rsidRPr="00E24365">
        <w:rPr>
          <w:i/>
        </w:rPr>
        <w:t>(to be completed by the nominee)</w:t>
      </w:r>
    </w:p>
    <w:p w:rsidR="00C1533F" w:rsidRPr="00C1533F" w:rsidRDefault="00C1533F" w:rsidP="00C1533F">
      <w:pPr>
        <w:pStyle w:val="BodyText"/>
        <w:rPr>
          <w:rFonts w:asciiTheme="minorHAnsi" w:eastAsia="Times New Roman" w:hAnsiTheme="minorHAnsi" w:cs="Times New Roman"/>
          <w:szCs w:val="24"/>
          <w:lang w:eastAsia="en-AU"/>
        </w:rPr>
      </w:pPr>
      <w:r w:rsidRPr="00C1533F">
        <w:t xml:space="preserve">I, </w:t>
      </w:r>
      <w:sdt>
        <w:sdtPr>
          <w:id w:val="-400752132"/>
          <w:placeholder>
            <w:docPart w:val="1761E479CAFB49C7BFA7DD92AB9DCA29"/>
          </w:placeholder>
          <w:showingPlcHdr/>
          <w15:color w:val="000000"/>
        </w:sdtPr>
        <w:sdtEndPr/>
        <w:sdtContent>
          <w:permStart w:id="411512808" w:edGrp="everyone"/>
          <w:r w:rsidRPr="00C1533F">
            <w:rPr>
              <w:i/>
              <w:color w:val="FF0000"/>
            </w:rPr>
            <w:t>(insert title and full name of nominee here</w:t>
          </w:r>
          <w:r w:rsidR="00257795">
            <w:rPr>
              <w:i/>
              <w:color w:val="FF0000"/>
            </w:rPr>
            <w:t>)</w:t>
          </w:r>
          <w:permEnd w:id="411512808"/>
        </w:sdtContent>
      </w:sdt>
      <w:r w:rsidRPr="00C1533F">
        <w:t xml:space="preserve"> consent to being nominated to act as an auditor for </w:t>
      </w:r>
      <w:sdt>
        <w:sdtPr>
          <w:id w:val="-1912376384"/>
          <w:placeholder>
            <w:docPart w:val="D3481DA5C00E418AA3F33222AF0D2790"/>
          </w:placeholder>
          <w:showingPlcHdr/>
          <w15:color w:val="000000"/>
        </w:sdtPr>
        <w:sdtEndPr/>
        <w:sdtContent>
          <w:permStart w:id="865015176" w:edGrp="everyone"/>
          <w:r w:rsidRPr="00C1533F">
            <w:rPr>
              <w:rStyle w:val="PlaceholderText"/>
              <w:i/>
              <w:color w:val="FF0000"/>
            </w:rPr>
            <w:t>(insert title and full name of practitioner here)</w:t>
          </w:r>
          <w:permEnd w:id="865015176"/>
        </w:sdtContent>
      </w:sdt>
      <w:r>
        <w:rPr>
          <w:rFonts w:asciiTheme="minorHAnsi" w:eastAsia="Times New Roman" w:hAnsiTheme="minorHAnsi" w:cs="Times New Roman"/>
          <w:szCs w:val="24"/>
          <w:lang w:eastAsia="en-AU"/>
        </w:rPr>
        <w:t>.</w:t>
      </w:r>
    </w:p>
    <w:p w:rsidR="00C1533F" w:rsidRPr="00C1533F" w:rsidRDefault="00C1533F" w:rsidP="00C1533F">
      <w:pPr>
        <w:pStyle w:val="BodyText"/>
        <w:rPr>
          <w:lang w:eastAsia="en-AU"/>
        </w:rPr>
      </w:pPr>
      <w:r w:rsidRPr="00C1533F">
        <w:rPr>
          <w:lang w:eastAsia="en-AU"/>
        </w:rPr>
        <w:t xml:space="preserve">In doing so, I confirm </w:t>
      </w:r>
      <w:r>
        <w:rPr>
          <w:lang w:eastAsia="en-AU"/>
        </w:rPr>
        <w:t>the following</w:t>
      </w:r>
      <w:r w:rsidRPr="00C1533F">
        <w:rPr>
          <w:lang w:eastAsia="en-AU"/>
        </w:rPr>
        <w:t xml:space="preserve">:  </w:t>
      </w:r>
    </w:p>
    <w:p w:rsidR="00C1533F" w:rsidRPr="00C1533F" w:rsidRDefault="00C1533F" w:rsidP="00C1533F">
      <w:pPr>
        <w:pStyle w:val="ListNumber0"/>
      </w:pPr>
      <w:r w:rsidRPr="00C1533F">
        <w:t xml:space="preserve">I am </w:t>
      </w:r>
      <w:r w:rsidRPr="00257795">
        <w:rPr>
          <w:i/>
          <w:color w:val="FF0000"/>
        </w:rPr>
        <w:t>(complete the applicable option/s)</w:t>
      </w:r>
      <w:bookmarkStart w:id="0" w:name="_GoBack"/>
      <w:bookmarkEnd w:id="0"/>
    </w:p>
    <w:p w:rsidR="00C1533F" w:rsidRDefault="00E3488E" w:rsidP="00C1533F">
      <w:pPr>
        <w:spacing w:after="120" w:line="264" w:lineRule="auto"/>
        <w:ind w:left="1134" w:hanging="567"/>
        <w:rPr>
          <w:rFonts w:asciiTheme="minorHAnsi" w:eastAsia="Times New Roman" w:hAnsiTheme="minorHAnsi" w:cs="Times New Roman"/>
          <w:szCs w:val="24"/>
          <w:lang w:eastAsia="en-AU"/>
        </w:rPr>
      </w:pPr>
      <w:sdt>
        <w:sdtPr>
          <w:rPr>
            <w:rFonts w:asciiTheme="minorHAnsi" w:eastAsia="Times New Roman" w:hAnsiTheme="minorHAnsi" w:cs="Times New Roman"/>
            <w:szCs w:val="24"/>
            <w:lang w:eastAsia="en-AU"/>
          </w:rPr>
          <w:id w:val="3960203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567043765" w:edGrp="everyone"/>
          <w:r w:rsidR="00FD3594">
            <w:rPr>
              <w:rFonts w:ascii="MS Gothic" w:eastAsia="MS Gothic" w:hAnsi="MS Gothic" w:cs="Times New Roman" w:hint="eastAsia"/>
              <w:szCs w:val="24"/>
              <w:lang w:eastAsia="en-AU"/>
            </w:rPr>
            <w:t>☐</w:t>
          </w:r>
          <w:permEnd w:id="1567043765"/>
        </w:sdtContent>
      </w:sdt>
      <w:r w:rsidR="00C1533F">
        <w:rPr>
          <w:rFonts w:asciiTheme="minorHAnsi" w:eastAsia="Times New Roman" w:hAnsiTheme="minorHAnsi" w:cs="Times New Roman"/>
          <w:szCs w:val="24"/>
          <w:lang w:eastAsia="en-AU"/>
        </w:rPr>
        <w:t xml:space="preserve"> </w:t>
      </w:r>
      <w:r w:rsidR="00C1533F">
        <w:rPr>
          <w:rFonts w:asciiTheme="minorHAnsi" w:eastAsia="Times New Roman" w:hAnsiTheme="minorHAnsi" w:cs="Times New Roman"/>
          <w:szCs w:val="24"/>
          <w:lang w:eastAsia="en-AU"/>
        </w:rPr>
        <w:tab/>
        <w:t>a</w:t>
      </w:r>
      <w:r w:rsidR="00C1533F" w:rsidRPr="00C1533F">
        <w:rPr>
          <w:rFonts w:asciiTheme="minorHAnsi" w:eastAsia="Times New Roman" w:hAnsiTheme="minorHAnsi" w:cs="Times New Roman"/>
          <w:szCs w:val="24"/>
          <w:lang w:eastAsia="en-AU"/>
        </w:rPr>
        <w:t xml:space="preserve"> registered health practitioner who holds registration with the </w:t>
      </w:r>
      <w:sdt>
        <w:sdtPr>
          <w:id w:val="1006181076"/>
          <w:placeholder>
            <w:docPart w:val="080FFA08920944EC9F83D3E37FA42767"/>
          </w:placeholder>
          <w:showingPlcHdr/>
          <w15:color w:val="000000"/>
          <w:dropDownList>
            <w:listItem w:displayText="Chiropractic" w:value="Chiropractic"/>
            <w:listItem w:value="Choose an item."/>
            <w:listItem w:displayText="Aboriginal and Torres Strait Islander Health Practice" w:value="Aboriginal and Torres Strait Islander Health Practice"/>
            <w:listItem w:displayText="Chinese Medicine" w:value="Chinese Medicine"/>
            <w:listItem w:displayText="Dental" w:value="Dental"/>
            <w:listItem w:displayText="Medical" w:value="Medical"/>
            <w:listItem w:displayText="Medical Radiation Practice" w:value="Medical Radiation Practice"/>
            <w:listItem w:displayText="Nursing and Midwifery" w:value="Nursing and Midwifery"/>
            <w:listItem w:displayText="Occupational Therapy" w:value="Occupational Therapy"/>
            <w:listItem w:displayText="Optometry" w:value="Optometry"/>
            <w:listItem w:displayText="Osteopathy" w:value="Osteopathy"/>
            <w:listItem w:displayText="Pharmacy" w:value="Pharmacy"/>
            <w:listItem w:displayText="Physiotherapy" w:value="Physiotherapy"/>
            <w:listItem w:displayText="Podiatry" w:value="Podiatry"/>
            <w:listItem w:displayText="Psychology" w:value="Psychology"/>
          </w:dropDownList>
        </w:sdtPr>
        <w:sdtEndPr/>
        <w:sdtContent>
          <w:permStart w:id="1961320770" w:edGrp="everyone"/>
          <w:r w:rsidR="00C1533F" w:rsidRPr="00257795">
            <w:rPr>
              <w:rStyle w:val="PlaceholderText"/>
              <w:i/>
              <w:color w:val="FF0000"/>
            </w:rPr>
            <w:t>(select relevant board)</w:t>
          </w:r>
          <w:permEnd w:id="1961320770"/>
        </w:sdtContent>
      </w:sdt>
      <w:r w:rsidR="00C1533F" w:rsidRPr="00C1533F">
        <w:rPr>
          <w:rFonts w:asciiTheme="minorHAnsi" w:eastAsia="Times New Roman" w:hAnsiTheme="minorHAnsi" w:cs="Times New Roman"/>
          <w:i/>
          <w:szCs w:val="24"/>
          <w:lang w:eastAsia="en-AU"/>
        </w:rPr>
        <w:t xml:space="preserve"> </w:t>
      </w:r>
      <w:r w:rsidR="00C1533F" w:rsidRPr="00C1533F">
        <w:rPr>
          <w:rFonts w:asciiTheme="minorHAnsi" w:eastAsia="Times New Roman" w:hAnsiTheme="minorHAnsi" w:cs="Times New Roman"/>
          <w:szCs w:val="24"/>
          <w:lang w:eastAsia="en-AU"/>
        </w:rPr>
        <w:t>Board of Australia</w:t>
      </w:r>
      <w:r w:rsidR="00C1533F">
        <w:rPr>
          <w:rFonts w:asciiTheme="minorHAnsi" w:eastAsia="Times New Roman" w:hAnsiTheme="minorHAnsi" w:cs="Times New Roman"/>
          <w:szCs w:val="24"/>
          <w:lang w:eastAsia="en-AU"/>
        </w:rPr>
        <w:t>—</w:t>
      </w:r>
      <w:r w:rsidR="00C1533F" w:rsidRPr="00C1533F">
        <w:rPr>
          <w:rFonts w:asciiTheme="minorHAnsi" w:eastAsia="Times New Roman" w:hAnsiTheme="minorHAnsi" w:cs="Times New Roman"/>
          <w:szCs w:val="24"/>
          <w:lang w:eastAsia="en-AU"/>
        </w:rPr>
        <w:t xml:space="preserve">AHPRA registration number </w:t>
      </w:r>
      <w:sdt>
        <w:sdtPr>
          <w:id w:val="1095985833"/>
          <w:placeholder>
            <w:docPart w:val="D437B9F5265C40E2B30740450A852A6D"/>
          </w:placeholder>
          <w:showingPlcHdr/>
          <w15:color w:val="000000"/>
        </w:sdtPr>
        <w:sdtEndPr/>
        <w:sdtContent>
          <w:permStart w:id="758208678" w:edGrp="everyone"/>
          <w:r w:rsidR="00257795">
            <w:rPr>
              <w:rStyle w:val="PlaceholderText"/>
              <w:i/>
              <w:color w:val="FF0000"/>
            </w:rPr>
            <w:t>(i</w:t>
          </w:r>
          <w:r w:rsidR="00C1533F" w:rsidRPr="008E61C8">
            <w:rPr>
              <w:rStyle w:val="PlaceholderText"/>
              <w:i/>
              <w:color w:val="FF0000"/>
            </w:rPr>
            <w:t>nsert number her</w:t>
          </w:r>
          <w:r w:rsidR="00257795">
            <w:rPr>
              <w:rStyle w:val="PlaceholderText"/>
              <w:i/>
              <w:color w:val="FF0000"/>
            </w:rPr>
            <w:t>e)</w:t>
          </w:r>
          <w:permEnd w:id="758208678"/>
        </w:sdtContent>
      </w:sdt>
    </w:p>
    <w:permStart w:id="729876888" w:edGrp="everyone"/>
    <w:p w:rsidR="00C1533F" w:rsidRPr="00C1533F" w:rsidRDefault="00E3488E" w:rsidP="00C1533F">
      <w:pPr>
        <w:spacing w:after="120" w:line="264" w:lineRule="auto"/>
        <w:ind w:left="1134" w:hanging="567"/>
        <w:rPr>
          <w:rFonts w:asciiTheme="minorHAnsi" w:eastAsia="Times New Roman" w:hAnsiTheme="minorHAnsi" w:cs="Times New Roman"/>
          <w:szCs w:val="24"/>
          <w:lang w:eastAsia="en-AU"/>
        </w:rPr>
      </w:pPr>
      <w:sdt>
        <w:sdtPr>
          <w:rPr>
            <w:rFonts w:asciiTheme="minorHAnsi" w:eastAsia="Times New Roman" w:hAnsiTheme="minorHAnsi" w:cs="Times New Roman"/>
            <w:szCs w:val="24"/>
            <w:lang w:eastAsia="en-AU"/>
          </w:rPr>
          <w:id w:val="15708503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D3594">
            <w:rPr>
              <w:rFonts w:ascii="MS Gothic" w:eastAsia="MS Gothic" w:hAnsi="MS Gothic" w:cs="Times New Roman" w:hint="eastAsia"/>
              <w:szCs w:val="24"/>
              <w:lang w:eastAsia="en-AU"/>
            </w:rPr>
            <w:t>☐</w:t>
          </w:r>
          <w:permEnd w:id="729876888"/>
        </w:sdtContent>
      </w:sdt>
      <w:r w:rsidR="00C1533F">
        <w:rPr>
          <w:rFonts w:asciiTheme="minorHAnsi" w:eastAsia="Times New Roman" w:hAnsiTheme="minorHAnsi" w:cs="Times New Roman"/>
          <w:szCs w:val="24"/>
          <w:lang w:eastAsia="en-AU"/>
        </w:rPr>
        <w:tab/>
      </w:r>
      <w:r w:rsidR="00257795">
        <w:rPr>
          <w:rFonts w:asciiTheme="minorHAnsi" w:eastAsia="Times New Roman" w:hAnsiTheme="minorHAnsi" w:cs="Times New Roman"/>
          <w:szCs w:val="24"/>
          <w:lang w:eastAsia="en-AU"/>
        </w:rPr>
        <w:t>a</w:t>
      </w:r>
      <w:r w:rsidR="00C1533F" w:rsidRPr="00C1533F">
        <w:rPr>
          <w:rFonts w:asciiTheme="minorHAnsi" w:eastAsia="Times New Roman" w:hAnsiTheme="minorHAnsi" w:cs="Times New Roman"/>
          <w:szCs w:val="24"/>
          <w:lang w:eastAsia="en-AU"/>
        </w:rPr>
        <w:t xml:space="preserve">n unregistered health practitioner who holds accreditation with and/or is a member of </w:t>
      </w:r>
      <w:sdt>
        <w:sdtPr>
          <w:id w:val="687179600"/>
          <w:placeholder>
            <w:docPart w:val="222FA00AA256448E9CAC4151C49EDDA2"/>
          </w:placeholder>
          <w:showingPlcHdr/>
          <w15:color w:val="000000"/>
        </w:sdtPr>
        <w:sdtEndPr/>
        <w:sdtContent>
          <w:permStart w:id="10373754" w:edGrp="everyone"/>
          <w:r w:rsidR="00C1533F" w:rsidRPr="008E61C8">
            <w:rPr>
              <w:rStyle w:val="PlaceholderText"/>
              <w:i/>
              <w:color w:val="FF0000"/>
            </w:rPr>
            <w:t>(insert full name of the relevant professional institute/association/accrediting body/other (please specify)</w:t>
          </w:r>
          <w:permEnd w:id="10373754"/>
        </w:sdtContent>
      </w:sdt>
      <w:r w:rsidR="003C796D">
        <w:t>.</w:t>
      </w:r>
    </w:p>
    <w:p w:rsidR="00C1533F" w:rsidRPr="00C1533F" w:rsidRDefault="00C1533F" w:rsidP="00C1533F">
      <w:pPr>
        <w:pStyle w:val="ListNumber0"/>
      </w:pPr>
      <w:r w:rsidRPr="00C1533F">
        <w:t xml:space="preserve">I have been provided with and </w:t>
      </w:r>
      <w:r>
        <w:t xml:space="preserve">have </w:t>
      </w:r>
      <w:r w:rsidRPr="00C1533F">
        <w:t xml:space="preserve">read a copy of the practitioner’s </w:t>
      </w:r>
      <w:r>
        <w:t>s</w:t>
      </w:r>
      <w:r w:rsidRPr="00C1533F">
        <w:t xml:space="preserve">chedule of </w:t>
      </w:r>
      <w:r>
        <w:t>c</w:t>
      </w:r>
      <w:r w:rsidRPr="00C1533F">
        <w:t xml:space="preserve">onditions and/or </w:t>
      </w:r>
      <w:r>
        <w:t>s</w:t>
      </w:r>
      <w:r w:rsidRPr="00C1533F">
        <w:t xml:space="preserve">chedule of </w:t>
      </w:r>
      <w:r>
        <w:t>r</w:t>
      </w:r>
      <w:r w:rsidRPr="00C1533F">
        <w:t>estrictions and I am aware of the specific audit conditions/restrictions imposed</w:t>
      </w:r>
      <w:r w:rsidR="003C796D">
        <w:t>.</w:t>
      </w:r>
    </w:p>
    <w:p w:rsidR="00C1533F" w:rsidRPr="00C1533F" w:rsidRDefault="00C1533F" w:rsidP="00C1533F">
      <w:pPr>
        <w:pStyle w:val="ListNumber0"/>
      </w:pPr>
      <w:r w:rsidRPr="00C1533F">
        <w:t>I am e</w:t>
      </w:r>
      <w:r w:rsidR="003C796D">
        <w:t>ligible to act as an auditor as I</w:t>
      </w:r>
    </w:p>
    <w:p w:rsidR="00C1533F" w:rsidRPr="00C1533F" w:rsidRDefault="00C1533F" w:rsidP="00C1533F">
      <w:pPr>
        <w:pStyle w:val="ListNumber2"/>
      </w:pPr>
      <w:r w:rsidRPr="00C1533F">
        <w:t>am at least 18 years of age</w:t>
      </w:r>
    </w:p>
    <w:p w:rsidR="00C1533F" w:rsidRPr="00C1533F" w:rsidRDefault="00C1533F" w:rsidP="00C1533F">
      <w:pPr>
        <w:pStyle w:val="ListNumber2"/>
      </w:pPr>
      <w:r w:rsidRPr="00C1533F">
        <w:t>do not have a close collegiate, family, social, contractual or financial or treating relationship with the practitioner</w:t>
      </w:r>
    </w:p>
    <w:p w:rsidR="00C1533F" w:rsidRPr="00C1533F" w:rsidRDefault="00C1533F" w:rsidP="00C1533F">
      <w:pPr>
        <w:pStyle w:val="ListNumber2"/>
      </w:pPr>
      <w:r w:rsidRPr="00C1533F">
        <w:t xml:space="preserve">have attached a copy of my curriculum vitae to demonstrate I have suitable training, experience and/or qualifications in order to provide the audit required </w:t>
      </w:r>
    </w:p>
    <w:p w:rsidR="00C1533F" w:rsidRPr="00C1533F" w:rsidRDefault="00C1533F" w:rsidP="00C1533F">
      <w:pPr>
        <w:pStyle w:val="ListNumber2"/>
      </w:pPr>
      <w:r w:rsidRPr="00C1533F">
        <w:t>do not have any current conditions, undertakings or restrictions on my registration and/or my right to practise as a result of disciplinary action</w:t>
      </w:r>
    </w:p>
    <w:p w:rsidR="00C1533F" w:rsidRPr="00C1533F" w:rsidRDefault="00C1533F" w:rsidP="00C1533F">
      <w:pPr>
        <w:pStyle w:val="ListNumber2"/>
      </w:pPr>
      <w:r w:rsidRPr="00C1533F">
        <w:t xml:space="preserve">have not have been the subject of any adverse findings in previous disciplinary proceedings </w:t>
      </w:r>
    </w:p>
    <w:p w:rsidR="00C1533F" w:rsidRPr="00C1533F" w:rsidRDefault="00C1533F" w:rsidP="00C1533F">
      <w:pPr>
        <w:pStyle w:val="ListNumber2"/>
      </w:pPr>
      <w:r w:rsidRPr="00C1533F">
        <w:t xml:space="preserve">satisfy any additional criteria outlined in the practitioner’s </w:t>
      </w:r>
      <w:r w:rsidR="003C796D">
        <w:t>s</w:t>
      </w:r>
      <w:r w:rsidRPr="00C1533F">
        <w:t xml:space="preserve">chedule of </w:t>
      </w:r>
      <w:r w:rsidR="003C796D">
        <w:t>c</w:t>
      </w:r>
      <w:r w:rsidRPr="00C1533F">
        <w:t xml:space="preserve">onditions and/or </w:t>
      </w:r>
      <w:r w:rsidR="003C796D">
        <w:t>s</w:t>
      </w:r>
      <w:r w:rsidRPr="00C1533F">
        <w:t xml:space="preserve">chedule of </w:t>
      </w:r>
      <w:r w:rsidR="003C796D">
        <w:t>r</w:t>
      </w:r>
      <w:r w:rsidRPr="00C1533F">
        <w:t>estrictions</w:t>
      </w:r>
      <w:r w:rsidR="003C796D">
        <w:t>.</w:t>
      </w:r>
    </w:p>
    <w:p w:rsidR="00C1533F" w:rsidRPr="00C1533F" w:rsidRDefault="00C1533F" w:rsidP="00C1533F">
      <w:pPr>
        <w:pStyle w:val="ListNumber0"/>
      </w:pPr>
      <w:r w:rsidRPr="00C1533F">
        <w:t>If I am approved as an auditor, I agree to provide an audit plan to the Office of the Health Ombudsman (OHO) outlining the form the audit/s will take and how the areas of concern for the Health Ombudsman will be addressed</w:t>
      </w:r>
      <w:r w:rsidR="003C796D">
        <w:t>.</w:t>
      </w:r>
    </w:p>
    <w:p w:rsidR="00C1533F" w:rsidRPr="00C1533F" w:rsidRDefault="00C1533F" w:rsidP="00C1533F">
      <w:pPr>
        <w:pStyle w:val="ListNumber0"/>
      </w:pPr>
      <w:r w:rsidRPr="00C1533F">
        <w:t xml:space="preserve">I am willing to provide reports to the OHO on completion of the </w:t>
      </w:r>
      <w:r w:rsidR="003C796D">
        <w:t>audit/s specifically addressing</w:t>
      </w:r>
    </w:p>
    <w:p w:rsidR="00C1533F" w:rsidRPr="00C1533F" w:rsidRDefault="00C1533F" w:rsidP="00C1533F">
      <w:pPr>
        <w:pStyle w:val="ListNumber2"/>
      </w:pPr>
      <w:r w:rsidRPr="00C1533F">
        <w:t xml:space="preserve">the practitioner’s compliance with the </w:t>
      </w:r>
      <w:r w:rsidR="003C796D">
        <w:t>s</w:t>
      </w:r>
      <w:r w:rsidRPr="00C1533F">
        <w:t xml:space="preserve">chedule of </w:t>
      </w:r>
      <w:r w:rsidR="003C796D">
        <w:t>c</w:t>
      </w:r>
      <w:r w:rsidRPr="00C1533F">
        <w:t xml:space="preserve">onditions and/or </w:t>
      </w:r>
      <w:r w:rsidR="003C796D">
        <w:t>s</w:t>
      </w:r>
      <w:r w:rsidRPr="00C1533F">
        <w:t xml:space="preserve">chedule of </w:t>
      </w:r>
      <w:r w:rsidR="003C796D">
        <w:t>r</w:t>
      </w:r>
      <w:r w:rsidRPr="00C1533F">
        <w:t>estrictions</w:t>
      </w:r>
    </w:p>
    <w:p w:rsidR="00C1533F" w:rsidRPr="00C1533F" w:rsidRDefault="00C1533F" w:rsidP="00C1533F">
      <w:pPr>
        <w:pStyle w:val="ListNumber2"/>
      </w:pPr>
      <w:r w:rsidRPr="00C1533F">
        <w:t xml:space="preserve">that the audit focussed on the concerns and requirements as outlined in the practitioner’s </w:t>
      </w:r>
      <w:r w:rsidR="003C796D">
        <w:t>s</w:t>
      </w:r>
      <w:r w:rsidRPr="00C1533F">
        <w:t xml:space="preserve">chedule of </w:t>
      </w:r>
      <w:r w:rsidR="003C796D">
        <w:t>c</w:t>
      </w:r>
      <w:r w:rsidRPr="00C1533F">
        <w:t xml:space="preserve">onditions and/or </w:t>
      </w:r>
      <w:r w:rsidR="003C796D">
        <w:t>s</w:t>
      </w:r>
      <w:r w:rsidRPr="00C1533F">
        <w:t xml:space="preserve">chedule of </w:t>
      </w:r>
      <w:r w:rsidR="003C796D">
        <w:t>r</w:t>
      </w:r>
      <w:r w:rsidRPr="00C1533F">
        <w:t>estrictions</w:t>
      </w:r>
    </w:p>
    <w:p w:rsidR="00C1533F" w:rsidRPr="00C1533F" w:rsidRDefault="00C1533F" w:rsidP="00C1533F">
      <w:pPr>
        <w:pStyle w:val="ListNumber2"/>
      </w:pPr>
      <w:r w:rsidRPr="00C1533F">
        <w:t>my findings and my analysis of the results of the audit</w:t>
      </w:r>
    </w:p>
    <w:p w:rsidR="00846C47" w:rsidRDefault="00C1533F" w:rsidP="00C1533F">
      <w:pPr>
        <w:pStyle w:val="ListNumber2"/>
      </w:pPr>
      <w:r w:rsidRPr="00C1533F">
        <w:t>whether I have</w:t>
      </w:r>
      <w:r w:rsidR="003C796D">
        <w:t>,</w:t>
      </w:r>
      <w:r w:rsidRPr="00C1533F">
        <w:t xml:space="preserve"> or am aware of any</w:t>
      </w:r>
      <w:r w:rsidR="003C796D">
        <w:t>,</w:t>
      </w:r>
      <w:r w:rsidRPr="00C1533F">
        <w:t xml:space="preserve"> concerns about the practitioner’s conduct, professional performance and/or fitness to practise</w:t>
      </w:r>
      <w:r w:rsidR="00846C47">
        <w:t xml:space="preserve"> </w:t>
      </w:r>
    </w:p>
    <w:p w:rsidR="00C1533F" w:rsidRPr="00C1533F" w:rsidRDefault="00C1533F" w:rsidP="00C1533F">
      <w:pPr>
        <w:pStyle w:val="ListNumber0"/>
      </w:pPr>
      <w:r w:rsidRPr="00C1533F">
        <w:t xml:space="preserve">I agree to immediately contact the OHO if I have a concern or become aware of a concern about </w:t>
      </w:r>
    </w:p>
    <w:p w:rsidR="003C796D" w:rsidRDefault="00C1533F" w:rsidP="00C1533F">
      <w:pPr>
        <w:pStyle w:val="ListNumber2"/>
      </w:pPr>
      <w:r w:rsidRPr="00C1533F">
        <w:lastRenderedPageBreak/>
        <w:t xml:space="preserve">the practitioner’s compliance with the </w:t>
      </w:r>
      <w:r w:rsidR="003C796D">
        <w:t>s</w:t>
      </w:r>
      <w:r w:rsidRPr="00C1533F">
        <w:t xml:space="preserve">chedule of </w:t>
      </w:r>
      <w:r w:rsidR="003C796D">
        <w:t>c</w:t>
      </w:r>
      <w:r w:rsidRPr="00C1533F">
        <w:t xml:space="preserve">onditions and/or </w:t>
      </w:r>
      <w:r w:rsidR="003C796D">
        <w:t>s</w:t>
      </w:r>
      <w:r w:rsidRPr="00C1533F">
        <w:t xml:space="preserve">chedule of </w:t>
      </w:r>
      <w:r w:rsidR="003C796D">
        <w:t>r</w:t>
      </w:r>
      <w:r w:rsidRPr="00C1533F">
        <w:t xml:space="preserve">estrictions </w:t>
      </w:r>
    </w:p>
    <w:p w:rsidR="00C1533F" w:rsidRPr="00C1533F" w:rsidRDefault="00C1533F" w:rsidP="003C796D">
      <w:pPr>
        <w:pStyle w:val="ListParagraph0"/>
        <w:ind w:left="567"/>
      </w:pPr>
      <w:r w:rsidRPr="00C1533F">
        <w:t xml:space="preserve">and/or </w:t>
      </w:r>
    </w:p>
    <w:p w:rsidR="00C1533F" w:rsidRPr="00C1533F" w:rsidRDefault="00C1533F" w:rsidP="00C1533F">
      <w:pPr>
        <w:pStyle w:val="ListNumber2"/>
      </w:pPr>
      <w:r w:rsidRPr="00C1533F">
        <w:t>the practitioner’s conduct, professional performance and/or fitness to practise.</w:t>
      </w:r>
    </w:p>
    <w:p w:rsidR="00C1533F" w:rsidRPr="00C1533F" w:rsidRDefault="00C1533F" w:rsidP="005A131D">
      <w:pPr>
        <w:pStyle w:val="Heading3"/>
      </w:pPr>
      <w:r w:rsidRPr="00C1533F">
        <w:t>Contact details for auditor</w:t>
      </w:r>
    </w:p>
    <w:p w:rsidR="00FD3594" w:rsidRDefault="00826A44" w:rsidP="00FD3594">
      <w:pPr>
        <w:pStyle w:val="BodyText"/>
      </w:pPr>
      <w:r>
        <w:t xml:space="preserve">Name: </w:t>
      </w:r>
      <w:sdt>
        <w:sdtPr>
          <w:id w:val="1701668314"/>
          <w:placeholder>
            <w:docPart w:val="B5B3EB56740A46D08D817C709E2182EC"/>
          </w:placeholder>
          <w:showingPlcHdr/>
        </w:sdtPr>
        <w:sdtEndPr/>
        <w:sdtContent>
          <w:permStart w:id="24774102" w:edGrp="everyone"/>
          <w:r>
            <w:t xml:space="preserve">                                                                         </w:t>
          </w:r>
          <w:permEnd w:id="24774102"/>
        </w:sdtContent>
      </w:sdt>
      <w:r>
        <w:t xml:space="preserve"> </w:t>
      </w:r>
      <w:r w:rsidR="0000437C">
        <w:t xml:space="preserve">    </w:t>
      </w:r>
    </w:p>
    <w:p w:rsidR="00FD3594" w:rsidRDefault="00826A44" w:rsidP="00FD3594">
      <w:pPr>
        <w:pStyle w:val="BodyText"/>
      </w:pPr>
      <w:r>
        <w:t xml:space="preserve">Place of employment: </w:t>
      </w:r>
      <w:sdt>
        <w:sdtPr>
          <w:id w:val="1493531124"/>
          <w:placeholder>
            <w:docPart w:val="43218CBCB5C6427985CBE6C757DFE6B6"/>
          </w:placeholder>
          <w:showingPlcHdr/>
        </w:sdtPr>
        <w:sdtEndPr/>
        <w:sdtContent>
          <w:permStart w:id="1860726513" w:edGrp="everyone"/>
          <w:r>
            <w:rPr>
              <w:color w:val="FF0000"/>
            </w:rPr>
            <w:t xml:space="preserve">                                  </w:t>
          </w:r>
          <w:r>
            <w:t xml:space="preserve">               </w:t>
          </w:r>
          <w:permEnd w:id="1860726513"/>
        </w:sdtContent>
      </w:sdt>
      <w:r w:rsidR="0000437C">
        <w:t xml:space="preserve">      </w:t>
      </w:r>
    </w:p>
    <w:p w:rsidR="00FD3594" w:rsidRDefault="00826A44" w:rsidP="00FD3594">
      <w:pPr>
        <w:pStyle w:val="BodyText"/>
      </w:pPr>
      <w:r>
        <w:t xml:space="preserve">Postal address: </w:t>
      </w:r>
      <w:sdt>
        <w:sdtPr>
          <w:id w:val="-237483428"/>
          <w:placeholder>
            <w:docPart w:val="D9D036B0D0D040269FDB6E502C7DD195"/>
          </w:placeholder>
          <w:showingPlcHdr/>
        </w:sdtPr>
        <w:sdtEndPr/>
        <w:sdtContent>
          <w:permStart w:id="278015812" w:edGrp="everyone"/>
          <w:r>
            <w:rPr>
              <w:i/>
              <w:color w:val="FF0000"/>
            </w:rPr>
            <w:t xml:space="preserve">                                                           </w:t>
          </w:r>
          <w:permEnd w:id="278015812"/>
        </w:sdtContent>
      </w:sdt>
      <w:r w:rsidR="0000437C">
        <w:t xml:space="preserve">      </w:t>
      </w:r>
    </w:p>
    <w:p w:rsidR="00FD3594" w:rsidRDefault="00826A44" w:rsidP="00FD3594">
      <w:pPr>
        <w:pStyle w:val="BodyText"/>
      </w:pPr>
      <w:r>
        <w:t xml:space="preserve">Phone number: </w:t>
      </w:r>
      <w:sdt>
        <w:sdtPr>
          <w:id w:val="-1905136324"/>
          <w:placeholder>
            <w:docPart w:val="A7F99245B3F64BB082161367D92E9E5B"/>
          </w:placeholder>
          <w:showingPlcHdr/>
        </w:sdtPr>
        <w:sdtEndPr/>
        <w:sdtContent>
          <w:permStart w:id="791552650" w:edGrp="everyone"/>
          <w:r>
            <w:rPr>
              <w:i/>
              <w:color w:val="FF0000"/>
            </w:rPr>
            <w:t xml:space="preserve">                                                           </w:t>
          </w:r>
          <w:permEnd w:id="791552650"/>
        </w:sdtContent>
      </w:sdt>
      <w:r w:rsidR="0000437C">
        <w:t xml:space="preserve">      </w:t>
      </w:r>
    </w:p>
    <w:p w:rsidR="00826A44" w:rsidRDefault="00826A44" w:rsidP="00FD3594">
      <w:pPr>
        <w:pStyle w:val="BodyText"/>
      </w:pPr>
      <w:r>
        <w:t xml:space="preserve">Email address: </w:t>
      </w:r>
      <w:sdt>
        <w:sdtPr>
          <w:id w:val="-207647287"/>
          <w:placeholder>
            <w:docPart w:val="18EDC12BD8864C108D7FFF69CA39625B"/>
          </w:placeholder>
          <w:showingPlcHdr/>
        </w:sdtPr>
        <w:sdtEndPr/>
        <w:sdtContent>
          <w:permStart w:id="333862651" w:edGrp="everyone"/>
          <w:r>
            <w:rPr>
              <w:i/>
              <w:color w:val="FF0000"/>
            </w:rPr>
            <w:t xml:space="preserve">                                                            </w:t>
          </w:r>
          <w:permEnd w:id="333862651"/>
        </w:sdtContent>
      </w:sdt>
      <w:r w:rsidR="0000437C">
        <w:t xml:space="preserve">      </w:t>
      </w:r>
    </w:p>
    <w:p w:rsidR="00826A44" w:rsidRDefault="00826A44" w:rsidP="00826A44">
      <w:pPr>
        <w:pStyle w:val="Heading3"/>
      </w:pPr>
      <w:r>
        <w:t>Acknowledgement by auditor</w:t>
      </w:r>
    </w:p>
    <w:p w:rsidR="00826A44" w:rsidRDefault="00826A44" w:rsidP="00FD3594">
      <w:pPr>
        <w:spacing w:before="480" w:after="240" w:line="360" w:lineRule="auto"/>
      </w:pPr>
      <w:r>
        <w:t xml:space="preserve">Signature:                                                               Date: </w:t>
      </w:r>
      <w:sdt>
        <w:sdtPr>
          <w:id w:val="581647811"/>
          <w:placeholder>
            <w:docPart w:val="62EC9F0776B04983BC86FF161503C12F"/>
          </w:placeholder>
          <w:showingPlcHdr/>
          <w:date>
            <w:dateFormat w:val="d MMMM yyyy"/>
            <w:lid w:val="en-AU"/>
            <w:storeMappedDataAs w:val="dateTime"/>
            <w:calendar w:val="gregorian"/>
          </w:date>
        </w:sdtPr>
        <w:sdtEndPr/>
        <w:sdtContent>
          <w:permStart w:id="268394916" w:edGrp="everyone"/>
          <w:r>
            <w:t xml:space="preserve">                                           </w:t>
          </w:r>
          <w:permEnd w:id="268394916"/>
        </w:sdtContent>
      </w:sdt>
    </w:p>
    <w:p w:rsidR="00C1533F" w:rsidRPr="00C1533F" w:rsidRDefault="00C1533F" w:rsidP="005A131D">
      <w:pPr>
        <w:pStyle w:val="BodyText"/>
      </w:pPr>
      <w:r w:rsidRPr="00C1533F">
        <w:t xml:space="preserve">Please return </w:t>
      </w:r>
      <w:r w:rsidR="005A131D">
        <w:t xml:space="preserve">this form </w:t>
      </w:r>
      <w:r w:rsidRPr="00C1533F">
        <w:t>to</w:t>
      </w:r>
      <w:r w:rsidR="005A131D">
        <w:t xml:space="preserve"> the Office of the Health Ombudsman.</w:t>
      </w:r>
    </w:p>
    <w:p w:rsidR="00C1533F" w:rsidRPr="00C1533F" w:rsidRDefault="005A131D" w:rsidP="00C1533F">
      <w:pPr>
        <w:pStyle w:val="BodyText"/>
      </w:pPr>
      <w:r>
        <w:rPr>
          <w:noProof/>
          <w:lang w:eastAsia="en-AU"/>
        </w:rPr>
        <mc:AlternateContent>
          <mc:Choice Requires="wpg">
            <w:drawing>
              <wp:inline distT="0" distB="0" distL="0" distR="0" wp14:anchorId="7C3C55D3" wp14:editId="31B57AD6">
                <wp:extent cx="3086100" cy="1602865"/>
                <wp:effectExtent l="0" t="0" r="0" b="0"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86100" cy="1602865"/>
                          <a:chOff x="0" y="0"/>
                          <a:chExt cx="3086100" cy="1602865"/>
                        </a:xfrm>
                      </wpg:grpSpPr>
                      <wps:wsp>
                        <wps:cNvPr id="11" name="Right Triangle 11"/>
                        <wps:cNvSpPr/>
                        <wps:spPr>
                          <a:xfrm>
                            <a:off x="2743200" y="0"/>
                            <a:ext cx="342900" cy="342900"/>
                          </a:xfrm>
                          <a:prstGeom prst="rtTriangle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A131D" w:rsidRDefault="005A131D" w:rsidP="005A131D">
                              <w:pPr>
                                <w:jc w:val="center"/>
                              </w:pPr>
                              <w:r>
                                <w:t>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0" y="0"/>
                            <a:ext cx="2743200" cy="3429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A131D" w:rsidRPr="00EA4F2A" w:rsidRDefault="005A131D" w:rsidP="005A131D">
                              <w:pPr>
                                <w:pStyle w:val="Heading2"/>
                                <w:spacing w:before="0" w:after="0"/>
                                <w:rPr>
                                  <w:color w:val="FFFFFF" w:themeColor="background1"/>
                                  <w:sz w:val="26"/>
                                </w:rPr>
                              </w:pPr>
                              <w:r w:rsidRPr="00EA4F2A">
                                <w:rPr>
                                  <w:color w:val="FFFFFF" w:themeColor="background1"/>
                                  <w:sz w:val="26"/>
                                </w:rPr>
                                <w:t>Office of the Health Ombudsman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3600" rIns="72000" bIns="36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0" y="342865"/>
                            <a:ext cx="3086100" cy="1260000"/>
                          </a:xfrm>
                          <a:prstGeom prst="rect">
                            <a:avLst/>
                          </a:prstGeom>
                          <a:solidFill>
                            <a:srgbClr val="E7F5F6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A131D" w:rsidRPr="00CF3173" w:rsidRDefault="005A131D" w:rsidP="005A131D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>Email:</w:t>
                              </w:r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</w:r>
                              <w:r>
                                <w:rPr>
                                  <w:rStyle w:val="Hyperlink"/>
                                  <w:sz w:val="21"/>
                                  <w:szCs w:val="21"/>
                                </w:rPr>
                                <w:t>monitoring</w:t>
                              </w:r>
                              <w:r w:rsidRPr="00CF3173">
                                <w:rPr>
                                  <w:rStyle w:val="Hyperlink"/>
                                  <w:sz w:val="21"/>
                                  <w:szCs w:val="21"/>
                                </w:rPr>
                                <w:t>@oho.qld.gov.au</w:t>
                              </w:r>
                            </w:p>
                            <w:p w:rsidR="005A131D" w:rsidRDefault="005A131D" w:rsidP="005A131D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>Call:</w:t>
                              </w:r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</w:r>
                              <w:r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>07 3158 1329</w:t>
                              </w:r>
                            </w:p>
                            <w:p w:rsidR="005A131D" w:rsidRPr="00CF3173" w:rsidRDefault="005A131D" w:rsidP="005A131D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>Fax:</w:t>
                              </w:r>
                              <w:r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  <w:t>07 3319 6350</w:t>
                              </w:r>
                            </w:p>
                            <w:p w:rsidR="005A131D" w:rsidRPr="00CF3173" w:rsidRDefault="005A131D" w:rsidP="005A131D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ind w:left="720" w:hanging="720"/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>Post</w:t>
                              </w:r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>:</w:t>
                              </w:r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  <w:t>PO Box 13281 George Street</w:t>
                              </w:r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br/>
                                <w:t>Brisbane  Qld  4003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C3C55D3" id="Group 10" o:spid="_x0000_s1026" style="width:243pt;height:126.2pt;mso-position-horizontal-relative:char;mso-position-vertical-relative:line" coordsize="30861,160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"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Right Triangle 11" o:spid="_x0000_s1027" type="#_x0000_t6" style="position:absolute;left:27432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CoGcEA&#10;AADbAAAADwAAAGRycy9kb3ducmV2LnhtbERP24rCMBB9F/Yfwiz4pqm7IFqN4iqLFyheP2BsxrbY&#10;TEoTtf79ZkHwbQ7nOuNpY0pxp9oVlhX0uhEI4tTqgjMFp+NvZwDCeWSNpWVS8CQH08lHa4yxtg/e&#10;0/3gMxFC2MWoIPe+iqV0aU4GXddWxIG72NqgD7DOpK7xEcJNKb+iqC8NFhwacqxonlN6PdyMgp9k&#10;vU14MTjv/PyabBbZsj9030q1P5vZCISnxr/FL/dKh/k9+P8lHCAn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YwqBnBAAAA2wAAAA8AAAAAAAAAAAAAAAAAmAIAAGRycy9kb3du&#10;cmV2LnhtbFBLBQYAAAAABAAEAPUAAACGAwAAAAA=&#10;" fillcolor="#2f5cb7 [3204]" stroked="f">
                  <v:textbox>
                    <w:txbxContent>
                      <w:p w:rsidR="005A131D" w:rsidRDefault="005A131D" w:rsidP="005A131D">
                        <w:pPr>
                          <w:jc w:val="center"/>
                        </w:pPr>
                        <w:r>
                          <w:t>v</w:t>
                        </w:r>
                      </w:p>
                    </w:txbxContent>
                  </v:textbox>
                </v:shape>
                <v:rect id="Rectangle 21" o:spid="_x0000_s1028" style="position:absolute;width:27432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aBEsIA&#10;AADbAAAADwAAAGRycy9kb3ducmV2LnhtbESPT4vCMBTE7wt+h/AEb2vaHsStRhGxIAgu65/7o3m2&#10;1ealJFHrt98IC3scZuY3zHzZm1Y8yPnGsoJ0nIAgLq1uuFJwOhafUxA+IGtsLZOCF3lYLgYfc8y1&#10;ffIPPQ6hEhHCPkcFdQhdLqUvazLox7Yjjt7FOoMhSldJ7fAZ4aaVWZJMpMGG40KNHa1rKm+Hu1Fw&#10;pOLrtc824Zqud9/b6nJ2XJyVGg371QxEoD78h//aW60gS+H9Jf4Au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BoESwgAAANsAAAAPAAAAAAAAAAAAAAAAAJgCAABkcnMvZG93&#10;bnJldi54bWxQSwUGAAAAAAQABAD1AAAAhwMAAAAA&#10;" fillcolor="#2f5cb7 [3204]" stroked="f">
                  <v:textbox inset="2mm,.1mm,2mm,.1mm">
                    <w:txbxContent>
                      <w:p w:rsidR="005A131D" w:rsidRPr="00EA4F2A" w:rsidRDefault="005A131D" w:rsidP="005A131D">
                        <w:pPr>
                          <w:pStyle w:val="Heading2"/>
                          <w:spacing w:before="0" w:after="0"/>
                          <w:rPr>
                            <w:color w:val="FFFFFF" w:themeColor="background1"/>
                            <w:sz w:val="26"/>
                          </w:rPr>
                        </w:pPr>
                        <w:r w:rsidRPr="00EA4F2A">
                          <w:rPr>
                            <w:color w:val="FFFFFF" w:themeColor="background1"/>
                            <w:sz w:val="26"/>
                          </w:rPr>
                          <w:t>Office of the Health Ombudsman</w:t>
                        </w:r>
                      </w:p>
                    </w:txbxContent>
                  </v:textbox>
                </v:rect>
                <v:rect id="Rectangle 27" o:spid="_x0000_s1029" style="position:absolute;top:3428;width:30861;height:12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K4sQA&#10;AADbAAAADwAAAGRycy9kb3ducmV2LnhtbESPW2sCMRSE3wv+h3AKvtVst6CyGkVbWooPBS+gj8fN&#10;2QtuTpYk6vrvTUHwcZiZb5jpvDONuJDztWUF74MEBHFudc2lgt32+20MwgdkjY1lUnAjD/NZ72WK&#10;mbZXXtNlE0oRIewzVFCF0GZS+rwig35gW+LoFdYZDFG6UmqH1wg3jUyTZCgN1hwXKmzps6L8tDkb&#10;BR/p+mf51xXyaHhMxf5rdFhtnVL9124xARGoC8/wo/2rFaQj+P8Sf4C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UiuLEAAAA2wAAAA8AAAAAAAAAAAAAAAAAmAIAAGRycy9k&#10;b3ducmV2LnhtbFBLBQYAAAAABAAEAPUAAACJAwAAAAA=&#10;" fillcolor="#e7f5f6" stroked="f">
                  <v:textbox inset="2mm,1mm,2mm,1mm">
                    <w:txbxContent>
                      <w:p w:rsidR="005A131D" w:rsidRPr="00CF3173" w:rsidRDefault="005A131D" w:rsidP="005A131D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>Email:</w:t>
                        </w:r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ab/>
                        </w:r>
                        <w:r>
                          <w:rPr>
                            <w:rStyle w:val="Hyperlink"/>
                            <w:sz w:val="21"/>
                            <w:szCs w:val="21"/>
                          </w:rPr>
                          <w:t>monitoring</w:t>
                        </w:r>
                        <w:r w:rsidRPr="00CF3173">
                          <w:rPr>
                            <w:rStyle w:val="Hyperlink"/>
                            <w:sz w:val="21"/>
                            <w:szCs w:val="21"/>
                          </w:rPr>
                          <w:t>@oho.qld.gov.au</w:t>
                        </w:r>
                      </w:p>
                      <w:p w:rsidR="005A131D" w:rsidRDefault="005A131D" w:rsidP="005A131D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>Call:</w:t>
                        </w:r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ab/>
                        </w:r>
                        <w:r>
                          <w:rPr>
                            <w:color w:val="000000" w:themeColor="text1"/>
                            <w:sz w:val="21"/>
                            <w:szCs w:val="21"/>
                          </w:rPr>
                          <w:t>07 3158 1329</w:t>
                        </w:r>
                      </w:p>
                      <w:p w:rsidR="005A131D" w:rsidRPr="00CF3173" w:rsidRDefault="005A131D" w:rsidP="005A131D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color w:val="000000" w:themeColor="text1"/>
                            <w:sz w:val="21"/>
                            <w:szCs w:val="21"/>
                          </w:rPr>
                        </w:pPr>
                        <w:r>
                          <w:rPr>
                            <w:color w:val="000000" w:themeColor="text1"/>
                            <w:sz w:val="21"/>
                            <w:szCs w:val="21"/>
                          </w:rPr>
                          <w:t>Fax:</w:t>
                        </w:r>
                        <w:r>
                          <w:rPr>
                            <w:color w:val="000000" w:themeColor="text1"/>
                            <w:sz w:val="21"/>
                            <w:szCs w:val="21"/>
                          </w:rPr>
                          <w:tab/>
                          <w:t>07 3319 6350</w:t>
                        </w:r>
                      </w:p>
                      <w:p w:rsidR="005A131D" w:rsidRPr="00CF3173" w:rsidRDefault="005A131D" w:rsidP="005A131D">
                        <w:pPr>
                          <w:tabs>
                            <w:tab w:val="left" w:pos="709"/>
                          </w:tabs>
                          <w:spacing w:after="120"/>
                          <w:ind w:left="720" w:hanging="720"/>
                          <w:rPr>
                            <w:color w:val="000000" w:themeColor="text1"/>
                            <w:sz w:val="21"/>
                            <w:szCs w:val="21"/>
                          </w:rPr>
                        </w:pPr>
                        <w:r>
                          <w:rPr>
                            <w:color w:val="000000" w:themeColor="text1"/>
                            <w:sz w:val="21"/>
                            <w:szCs w:val="21"/>
                          </w:rPr>
                          <w:t>Post</w:t>
                        </w:r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>:</w:t>
                        </w:r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ab/>
                          <w:t>PO Box 13281 George Street</w:t>
                        </w:r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br/>
                          <w:t>Brisbane  Qld  4003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sectPr w:rsidR="00C1533F" w:rsidRPr="00C1533F" w:rsidSect="00386BF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701" w:right="851" w:bottom="1418" w:left="1049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533F" w:rsidRDefault="00C1533F" w:rsidP="00185154">
      <w:r>
        <w:separator/>
      </w:r>
    </w:p>
    <w:p w:rsidR="00C1533F" w:rsidRDefault="00C1533F"/>
  </w:endnote>
  <w:endnote w:type="continuationSeparator" w:id="0">
    <w:p w:rsidR="00C1533F" w:rsidRDefault="00C1533F" w:rsidP="00185154">
      <w:r>
        <w:continuationSeparator/>
      </w:r>
    </w:p>
    <w:p w:rsidR="00C1533F" w:rsidRDefault="00C153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C47" w:rsidRDefault="00846C4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F49" w:rsidRPr="00F23F49" w:rsidRDefault="00F23F49" w:rsidP="00F23F49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6432" behindDoc="1" locked="0" layoutInCell="1" allowOverlap="1" wp14:anchorId="6592F16B" wp14:editId="51447E52">
          <wp:simplePos x="1438275" y="9782175"/>
          <wp:positionH relativeFrom="page">
            <wp:align>center</wp:align>
          </wp:positionH>
          <wp:positionV relativeFrom="page">
            <wp:align>bottom</wp:align>
          </wp:positionV>
          <wp:extent cx="7560000" cy="734400"/>
          <wp:effectExtent l="0" t="0" r="3175" b="889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Foote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5AE" w:rsidRPr="00F23F49" w:rsidRDefault="00F23F49" w:rsidP="00F23F49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4384" behindDoc="1" locked="0" layoutInCell="1" allowOverlap="1" wp14:anchorId="01ECB1B3" wp14:editId="7069C93C">
          <wp:simplePos x="1438275" y="9782175"/>
          <wp:positionH relativeFrom="page">
            <wp:align>center</wp:align>
          </wp:positionH>
          <wp:positionV relativeFrom="page">
            <wp:align>bottom</wp:align>
          </wp:positionV>
          <wp:extent cx="7560000" cy="734400"/>
          <wp:effectExtent l="0" t="0" r="3175" b="889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Foote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533F" w:rsidRDefault="00C1533F" w:rsidP="00185154">
      <w:r>
        <w:separator/>
      </w:r>
    </w:p>
    <w:p w:rsidR="00C1533F" w:rsidRDefault="00C1533F"/>
  </w:footnote>
  <w:footnote w:type="continuationSeparator" w:id="0">
    <w:p w:rsidR="00C1533F" w:rsidRDefault="00C1533F" w:rsidP="00185154">
      <w:r>
        <w:continuationSeparator/>
      </w:r>
    </w:p>
    <w:p w:rsidR="00C1533F" w:rsidRDefault="00C1533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C47" w:rsidRDefault="00846C4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C47" w:rsidRDefault="00846C4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F49" w:rsidRPr="00846C47" w:rsidRDefault="00F23F49" w:rsidP="00C1533F">
    <w:pPr>
      <w:pStyle w:val="Title"/>
      <w:spacing w:after="240"/>
      <w:rPr>
        <w:sz w:val="56"/>
        <w:szCs w:val="56"/>
      </w:rPr>
    </w:pPr>
    <w:r>
      <w:rPr>
        <w:noProof/>
        <w:lang w:eastAsia="en-AU"/>
      </w:rPr>
      <w:drawing>
        <wp:anchor distT="0" distB="0" distL="114300" distR="114300" simplePos="0" relativeHeight="251663360" behindDoc="1" locked="0" layoutInCell="1" allowOverlap="1" wp14:anchorId="70E70FD2" wp14:editId="6B56E68B">
          <wp:simplePos x="4067175" y="361950"/>
          <wp:positionH relativeFrom="page">
            <wp:align>left</wp:align>
          </wp:positionH>
          <wp:positionV relativeFrom="page">
            <wp:align>top</wp:align>
          </wp:positionV>
          <wp:extent cx="2944800" cy="1472400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Logo First Page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4800" cy="147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1533F" w:rsidRPr="00C1533F">
      <w:t xml:space="preserve"> </w:t>
    </w:r>
    <w:r w:rsidR="00C1533F" w:rsidRPr="00846C47">
      <w:rPr>
        <w:noProof/>
        <w:sz w:val="56"/>
        <w:szCs w:val="56"/>
        <w:lang w:eastAsia="en-AU"/>
      </w:rPr>
      <w:t>Nominee</w:t>
    </w:r>
    <w:r w:rsidR="00C1533F" w:rsidRPr="00846C47">
      <w:rPr>
        <w:noProof/>
        <w:sz w:val="56"/>
        <w:szCs w:val="56"/>
        <w:lang w:eastAsia="en-AU"/>
      </w:rPr>
      <w:br/>
      <w:t xml:space="preserve">acknowledgement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325C72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1CA430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FB28C5"/>
    <w:multiLevelType w:val="multilevel"/>
    <w:tmpl w:val="A46673CA"/>
    <w:styleLink w:val="ListParagraph"/>
    <w:lvl w:ilvl="0">
      <w:start w:val="1"/>
      <w:numFmt w:val="none"/>
      <w:pStyle w:val="ListParagraph0"/>
      <w:suff w:val="nothing"/>
      <w:lvlText w:val=""/>
      <w:lvlJc w:val="left"/>
      <w:pPr>
        <w:ind w:left="284" w:firstLine="0"/>
      </w:pPr>
      <w:rPr>
        <w:rFonts w:hint="default"/>
        <w:color w:val="000000"/>
      </w:rPr>
    </w:lvl>
    <w:lvl w:ilvl="1">
      <w:start w:val="1"/>
      <w:numFmt w:val="none"/>
      <w:pStyle w:val="ListParagraph2"/>
      <w:suff w:val="nothing"/>
      <w:lvlText w:val=""/>
      <w:lvlJc w:val="left"/>
      <w:pPr>
        <w:ind w:left="568" w:firstLine="0"/>
      </w:pPr>
      <w:rPr>
        <w:rFonts w:hint="default"/>
      </w:rPr>
    </w:lvl>
    <w:lvl w:ilvl="2">
      <w:start w:val="1"/>
      <w:numFmt w:val="none"/>
      <w:pStyle w:val="ListParagraph3"/>
      <w:suff w:val="nothing"/>
      <w:lvlText w:val=""/>
      <w:lvlJc w:val="left"/>
      <w:pPr>
        <w:ind w:left="852" w:firstLine="0"/>
      </w:pPr>
      <w:rPr>
        <w:rFonts w:hint="default"/>
        <w:color w:val="000000"/>
      </w:rPr>
    </w:lvl>
    <w:lvl w:ilvl="3">
      <w:start w:val="1"/>
      <w:numFmt w:val="none"/>
      <w:pStyle w:val="ListParagraph4"/>
      <w:suff w:val="nothing"/>
      <w:lvlText w:val=""/>
      <w:lvlJc w:val="left"/>
      <w:pPr>
        <w:ind w:left="1136" w:firstLine="0"/>
      </w:pPr>
      <w:rPr>
        <w:rFonts w:hint="default"/>
      </w:rPr>
    </w:lvl>
    <w:lvl w:ilvl="4">
      <w:start w:val="1"/>
      <w:numFmt w:val="none"/>
      <w:pStyle w:val="ListParagraph5"/>
      <w:suff w:val="nothing"/>
      <w:lvlText w:val=""/>
      <w:lvlJc w:val="left"/>
      <w:pPr>
        <w:ind w:left="1420" w:firstLine="0"/>
      </w:pPr>
      <w:rPr>
        <w:rFonts w:hint="default"/>
        <w:color w:val="000000"/>
      </w:rPr>
    </w:lvl>
    <w:lvl w:ilvl="5">
      <w:start w:val="1"/>
      <w:numFmt w:val="none"/>
      <w:pStyle w:val="ListParagraph6"/>
      <w:suff w:val="nothing"/>
      <w:lvlText w:val=""/>
      <w:lvlJc w:val="left"/>
      <w:pPr>
        <w:ind w:left="1704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988" w:firstLine="0"/>
      </w:pPr>
      <w:rPr>
        <w:rFonts w:hint="default"/>
        <w:color w:val="000000"/>
      </w:rPr>
    </w:lvl>
    <w:lvl w:ilvl="7">
      <w:start w:val="1"/>
      <w:numFmt w:val="none"/>
      <w:suff w:val="nothing"/>
      <w:lvlText w:val=""/>
      <w:lvlJc w:val="left"/>
      <w:pPr>
        <w:ind w:left="2272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123"/>
        </w:tabs>
        <w:ind w:left="2556" w:firstLine="0"/>
      </w:pPr>
      <w:rPr>
        <w:rFonts w:hint="default"/>
      </w:rPr>
    </w:lvl>
  </w:abstractNum>
  <w:abstractNum w:abstractNumId="3" w15:restartNumberingAfterBreak="0">
    <w:nsid w:val="07284AE9"/>
    <w:multiLevelType w:val="multilevel"/>
    <w:tmpl w:val="CA5222EC"/>
    <w:styleLink w:val="ListAlpha"/>
    <w:lvl w:ilvl="0">
      <w:start w:val="1"/>
      <w:numFmt w:val="lowerLetter"/>
      <w:pStyle w:val="ListAlpha0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2F5CB7" w:themeColor="accent1"/>
      </w:rPr>
    </w:lvl>
    <w:lvl w:ilvl="1">
      <w:start w:val="1"/>
      <w:numFmt w:val="lowerRoman"/>
      <w:pStyle w:val="ListAlpha2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color w:val="2F5CB7" w:themeColor="accent1"/>
      </w:rPr>
    </w:lvl>
    <w:lvl w:ilvl="2">
      <w:start w:val="1"/>
      <w:numFmt w:val="decimal"/>
      <w:pStyle w:val="ListAlpha3"/>
      <w:lvlText w:val="%3."/>
      <w:lvlJc w:val="left"/>
      <w:pPr>
        <w:tabs>
          <w:tab w:val="num" w:pos="851"/>
        </w:tabs>
        <w:ind w:left="851" w:hanging="284"/>
      </w:pPr>
      <w:rPr>
        <w:rFonts w:hint="default"/>
        <w:color w:val="2F5CB7" w:themeColor="accent1"/>
      </w:rPr>
    </w:lvl>
    <w:lvl w:ilvl="3">
      <w:start w:val="1"/>
      <w:numFmt w:val="upperLetter"/>
      <w:pStyle w:val="ListAlpha4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color w:val="2F5CB7" w:themeColor="accent1"/>
      </w:rPr>
    </w:lvl>
    <w:lvl w:ilvl="4">
      <w:start w:val="1"/>
      <w:numFmt w:val="upperRoman"/>
      <w:pStyle w:val="ListAlpha5"/>
      <w:lvlText w:val="%5."/>
      <w:lvlJc w:val="left"/>
      <w:pPr>
        <w:tabs>
          <w:tab w:val="num" w:pos="1418"/>
        </w:tabs>
        <w:ind w:left="1418" w:hanging="284"/>
      </w:pPr>
      <w:rPr>
        <w:rFonts w:hint="default"/>
        <w:color w:val="2F5CB7" w:themeColor="accent1"/>
      </w:rPr>
    </w:lvl>
    <w:lvl w:ilvl="5">
      <w:start w:val="1"/>
      <w:numFmt w:val="none"/>
      <w:pStyle w:val="ListAlpha6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4" w15:restartNumberingAfterBreak="0">
    <w:nsid w:val="074D3CC7"/>
    <w:multiLevelType w:val="multilevel"/>
    <w:tmpl w:val="756ACA22"/>
    <w:styleLink w:val="ListBullets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olor w:val="2F5CB7" w:themeColor="accent1"/>
        <w:sz w:val="20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Calibri" w:hAnsi="Calibri" w:hint="default"/>
        <w:color w:val="2F5CB7" w:themeColor="accent1"/>
        <w:sz w:val="18"/>
      </w:rPr>
    </w:lvl>
    <w:lvl w:ilvl="2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2F5CB7" w:themeColor="accent1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0CCD4DAA"/>
    <w:multiLevelType w:val="multilevel"/>
    <w:tmpl w:val="2F506ED2"/>
    <w:styleLink w:val="ListTableBullet"/>
    <w:lvl w:ilvl="0">
      <w:start w:val="1"/>
      <w:numFmt w:val="bullet"/>
      <w:pStyle w:val="Table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000000" w:themeColor="text1"/>
        <w:sz w:val="20"/>
      </w:rPr>
    </w:lvl>
    <w:lvl w:ilvl="1">
      <w:start w:val="1"/>
      <w:numFmt w:val="bullet"/>
      <w:pStyle w:val="TableBullet2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</w:abstractNum>
  <w:abstractNum w:abstractNumId="6" w15:restartNumberingAfterBreak="0">
    <w:nsid w:val="0D715AE0"/>
    <w:multiLevelType w:val="multilevel"/>
    <w:tmpl w:val="099051C8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149E1E29"/>
    <w:multiLevelType w:val="multilevel"/>
    <w:tmpl w:val="74901FDC"/>
    <w:numStyleLink w:val="ListTableNumber"/>
  </w:abstractNum>
  <w:abstractNum w:abstractNumId="8" w15:restartNumberingAfterBreak="0">
    <w:nsid w:val="21D233F9"/>
    <w:multiLevelType w:val="multilevel"/>
    <w:tmpl w:val="A9BC1000"/>
    <w:numStyleLink w:val="ListNumber"/>
  </w:abstractNum>
  <w:abstractNum w:abstractNumId="9" w15:restartNumberingAfterBreak="0">
    <w:nsid w:val="24741D40"/>
    <w:multiLevelType w:val="multilevel"/>
    <w:tmpl w:val="A9BC1000"/>
    <w:styleLink w:val="ListNumber"/>
    <w:lvl w:ilvl="0">
      <w:start w:val="1"/>
      <w:numFmt w:val="decimal"/>
      <w:pStyle w:val="ListNumber0"/>
      <w:lvlText w:val="%1."/>
      <w:lvlJc w:val="left"/>
      <w:pPr>
        <w:tabs>
          <w:tab w:val="num" w:pos="567"/>
        </w:tabs>
        <w:ind w:left="567" w:hanging="567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color w:val="2F5CB7" w:themeColor="accent1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3">
      <w:start w:val="1"/>
      <w:numFmt w:val="upperLetter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4">
      <w:start w:val="1"/>
      <w:numFmt w:val="upperRoman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Calibri" w:hAnsi="Calibri" w:hint="default"/>
        <w:b w:val="0"/>
        <w:i w:val="0"/>
        <w:color w:val="auto"/>
        <w:sz w:val="20"/>
      </w:rPr>
    </w:lvl>
    <w:lvl w:ilvl="6">
      <w:start w:val="1"/>
      <w:numFmt w:val="none"/>
      <w:suff w:val="nothing"/>
      <w:lvlText w:val="%7"/>
      <w:lvlJc w:val="left"/>
      <w:pPr>
        <w:ind w:left="-1417" w:firstLine="0"/>
      </w:pPr>
      <w:rPr>
        <w:rFonts w:hint="default"/>
        <w:color w:val="E1001A"/>
      </w:rPr>
    </w:lvl>
    <w:lvl w:ilvl="7">
      <w:start w:val="1"/>
      <w:numFmt w:val="none"/>
      <w:suff w:val="nothing"/>
      <w:lvlText w:val="%8"/>
      <w:lvlJc w:val="left"/>
      <w:pPr>
        <w:ind w:left="-1417" w:firstLine="0"/>
      </w:pPr>
      <w:rPr>
        <w:rFonts w:hint="default"/>
        <w:color w:val="E1001A"/>
        <w:sz w:val="20"/>
      </w:rPr>
    </w:lvl>
    <w:lvl w:ilvl="8">
      <w:start w:val="1"/>
      <w:numFmt w:val="none"/>
      <w:suff w:val="nothing"/>
      <w:lvlText w:val="%9"/>
      <w:lvlJc w:val="left"/>
      <w:pPr>
        <w:ind w:left="-1417" w:firstLine="0"/>
      </w:pPr>
      <w:rPr>
        <w:rFonts w:hint="default"/>
        <w:color w:val="E1001A"/>
      </w:rPr>
    </w:lvl>
  </w:abstractNum>
  <w:abstractNum w:abstractNumId="10" w15:restartNumberingAfterBreak="0">
    <w:nsid w:val="29CD477A"/>
    <w:multiLevelType w:val="multilevel"/>
    <w:tmpl w:val="C57E0434"/>
    <w:styleLink w:val="TableNumber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353912ED"/>
    <w:multiLevelType w:val="multilevel"/>
    <w:tmpl w:val="6BC62DF0"/>
    <w:styleLink w:val="ListBullet"/>
    <w:lvl w:ilvl="0">
      <w:start w:val="1"/>
      <w:numFmt w:val="bullet"/>
      <w:pStyle w:val="ListBullet0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olor w:val="2F5CB7" w:themeColor="accent1"/>
        <w:sz w:val="20"/>
        <w:szCs w:val="20"/>
      </w:rPr>
    </w:lvl>
    <w:lvl w:ilvl="1">
      <w:start w:val="1"/>
      <w:numFmt w:val="bullet"/>
      <w:pStyle w:val="ListBullet2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color w:val="2F5CB7" w:themeColor="accent1"/>
        <w:sz w:val="20"/>
      </w:rPr>
    </w:lvl>
    <w:lvl w:ilvl="2">
      <w:start w:val="1"/>
      <w:numFmt w:val="bullet"/>
      <w:pStyle w:val="ListBullet3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2F5CB7" w:themeColor="accent1"/>
        <w:sz w:val="20"/>
      </w:rPr>
    </w:lvl>
    <w:lvl w:ilvl="3">
      <w:start w:val="1"/>
      <w:numFmt w:val="bullet"/>
      <w:pStyle w:val="ListBullet4"/>
      <w:lvlText w:val="–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color w:val="2F5CB7" w:themeColor="accent1"/>
        <w:sz w:val="20"/>
      </w:rPr>
    </w:lvl>
    <w:lvl w:ilvl="4">
      <w:start w:val="1"/>
      <w:numFmt w:val="bullet"/>
      <w:pStyle w:val="ListBullet5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2F5CB7" w:themeColor="accent1"/>
        <w:sz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  <w:sz w:val="20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  <w:color w:val="000000"/>
        <w:sz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3C857765"/>
    <w:multiLevelType w:val="multilevel"/>
    <w:tmpl w:val="1B563A82"/>
    <w:styleLink w:val="TableBullets"/>
    <w:lvl w:ilvl="0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auto"/>
      </w:rPr>
    </w:lvl>
    <w:lvl w:ilvl="1">
      <w:start w:val="1"/>
      <w:numFmt w:val="bullet"/>
      <w:lvlText w:val="–"/>
      <w:lvlJc w:val="left"/>
      <w:pPr>
        <w:tabs>
          <w:tab w:val="num" w:pos="227"/>
        </w:tabs>
        <w:ind w:left="454" w:hanging="227"/>
      </w:pPr>
      <w:rPr>
        <w:rFonts w:ascii="Calibri" w:hAnsi="Calibri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13" w15:restartNumberingAfterBreak="0">
    <w:nsid w:val="49F874AA"/>
    <w:multiLevelType w:val="multilevel"/>
    <w:tmpl w:val="CA5222EC"/>
    <w:numStyleLink w:val="ListAlpha"/>
  </w:abstractNum>
  <w:abstractNum w:abstractNumId="14" w15:restartNumberingAfterBreak="0">
    <w:nsid w:val="4E7B7BA9"/>
    <w:multiLevelType w:val="multilevel"/>
    <w:tmpl w:val="6BC62DF0"/>
    <w:numStyleLink w:val="ListBullet"/>
  </w:abstractNum>
  <w:abstractNum w:abstractNumId="15" w15:restartNumberingAfterBreak="0">
    <w:nsid w:val="4F1E76AC"/>
    <w:multiLevelType w:val="multilevel"/>
    <w:tmpl w:val="A46673CA"/>
    <w:numStyleLink w:val="ListParagraph"/>
  </w:abstractNum>
  <w:abstractNum w:abstractNumId="16" w15:restartNumberingAfterBreak="0">
    <w:nsid w:val="626E5373"/>
    <w:multiLevelType w:val="multilevel"/>
    <w:tmpl w:val="74901FDC"/>
    <w:styleLink w:val="ListTableNumber"/>
    <w:lvl w:ilvl="0">
      <w:start w:val="1"/>
      <w:numFmt w:val="decimal"/>
      <w:pStyle w:val="TableNumber0"/>
      <w:lvlText w:val="%1.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  <w:b w:val="0"/>
        <w:i w:val="0"/>
        <w:sz w:val="20"/>
        <w:szCs w:val="21"/>
      </w:rPr>
    </w:lvl>
    <w:lvl w:ilvl="1">
      <w:start w:val="1"/>
      <w:numFmt w:val="lowerLetter"/>
      <w:pStyle w:val="TableNumber2"/>
      <w:lvlText w:val="%2."/>
      <w:lvlJc w:val="left"/>
      <w:pPr>
        <w:tabs>
          <w:tab w:val="num" w:pos="567"/>
        </w:tabs>
        <w:ind w:left="567" w:hanging="283"/>
      </w:pPr>
      <w:rPr>
        <w:rFonts w:asciiTheme="minorHAnsi" w:hAnsiTheme="minorHAnsi" w:hint="default"/>
        <w:b w:val="0"/>
        <w:i w:val="0"/>
        <w:sz w:val="20"/>
        <w:szCs w:val="21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8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6">
      <w:start w:val="1"/>
      <w:numFmt w:val="none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64351B3A"/>
    <w:multiLevelType w:val="multilevel"/>
    <w:tmpl w:val="3642035E"/>
    <w:styleLink w:val="AltHeadings"/>
    <w:lvl w:ilvl="0">
      <w:start w:val="1"/>
      <w:numFmt w:val="decimal"/>
      <w:pStyle w:val="AltHeading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AltHeading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ltHeading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Alt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ltHeading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Restart w:val="1"/>
      <w:lvlText w:val=""/>
      <w:lvlJc w:val="center"/>
      <w:pPr>
        <w:tabs>
          <w:tab w:val="num" w:pos="-31680"/>
        </w:tabs>
        <w:ind w:left="-32767" w:firstLine="32767"/>
      </w:pPr>
      <w:rPr>
        <w:rFonts w:hint="default"/>
      </w:rPr>
    </w:lvl>
    <w:lvl w:ilvl="6">
      <w:start w:val="1"/>
      <w:numFmt w:val="none"/>
      <w:lvlRestart w:val="1"/>
      <w:lvlText w:val=""/>
      <w:lvlJc w:val="left"/>
      <w:pPr>
        <w:tabs>
          <w:tab w:val="num" w:pos="0"/>
        </w:tabs>
        <w:ind w:left="-32767" w:firstLine="32767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73106EF6"/>
    <w:multiLevelType w:val="multilevel"/>
    <w:tmpl w:val="2F506ED2"/>
    <w:numStyleLink w:val="ListTableBullet"/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2"/>
  </w:num>
  <w:num w:numId="8">
    <w:abstractNumId w:val="10"/>
  </w:num>
  <w:num w:numId="9">
    <w:abstractNumId w:val="3"/>
  </w:num>
  <w:num w:numId="10">
    <w:abstractNumId w:val="3"/>
  </w:num>
  <w:num w:numId="11">
    <w:abstractNumId w:val="11"/>
  </w:num>
  <w:num w:numId="12">
    <w:abstractNumId w:val="9"/>
  </w:num>
  <w:num w:numId="13">
    <w:abstractNumId w:val="2"/>
  </w:num>
  <w:num w:numId="14">
    <w:abstractNumId w:val="5"/>
  </w:num>
  <w:num w:numId="15">
    <w:abstractNumId w:val="16"/>
  </w:num>
  <w:num w:numId="16">
    <w:abstractNumId w:val="7"/>
  </w:num>
  <w:num w:numId="17">
    <w:abstractNumId w:val="7"/>
  </w:num>
  <w:num w:numId="18">
    <w:abstractNumId w:val="14"/>
  </w:num>
  <w:num w:numId="19">
    <w:abstractNumId w:val="13"/>
  </w:num>
  <w:num w:numId="20">
    <w:abstractNumId w:val="8"/>
  </w:num>
  <w:num w:numId="21">
    <w:abstractNumId w:val="18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0"/>
  </w:num>
  <w:num w:numId="28">
    <w:abstractNumId w:val="15"/>
  </w:num>
  <w:num w:numId="29">
    <w:abstractNumId w:val="15"/>
  </w:num>
  <w:num w:numId="30">
    <w:abstractNumId w:val="15"/>
  </w:num>
  <w:num w:numId="31">
    <w:abstractNumId w:val="15"/>
  </w:num>
  <w:num w:numId="32">
    <w:abstractNumId w:val="15"/>
  </w:num>
  <w:num w:numId="33">
    <w:abstractNumId w:val="15"/>
  </w:num>
  <w:num w:numId="34">
    <w:abstractNumId w:val="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documentProtection w:edit="readOnly" w:formatting="1" w:enforcement="1" w:cryptProviderType="rsaAES" w:cryptAlgorithmClass="hash" w:cryptAlgorithmType="typeAny" w:cryptAlgorithmSid="14" w:cryptSpinCount="100000" w:hash="MuO92LGKCU8r3e0gGFXoCXvoPCHhMZW5rHL6U4rj5R4wqvSJnVejAC0KiJOYdjR0Drz+y+P+Vfpvkzn43X+rKg==" w:salt="byeBaoTXG/g6WPaQfEDq6A==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33F"/>
    <w:rsid w:val="0000437C"/>
    <w:rsid w:val="00006100"/>
    <w:rsid w:val="0001272E"/>
    <w:rsid w:val="000464C9"/>
    <w:rsid w:val="00071C7D"/>
    <w:rsid w:val="00076F97"/>
    <w:rsid w:val="000870BB"/>
    <w:rsid w:val="00092075"/>
    <w:rsid w:val="00093195"/>
    <w:rsid w:val="000B3EBE"/>
    <w:rsid w:val="000B4D85"/>
    <w:rsid w:val="000C0C22"/>
    <w:rsid w:val="000C1D1E"/>
    <w:rsid w:val="000D62F0"/>
    <w:rsid w:val="000F4A35"/>
    <w:rsid w:val="001063C6"/>
    <w:rsid w:val="001176C6"/>
    <w:rsid w:val="001242A0"/>
    <w:rsid w:val="0013218E"/>
    <w:rsid w:val="00134130"/>
    <w:rsid w:val="001505D8"/>
    <w:rsid w:val="00154790"/>
    <w:rsid w:val="001829A7"/>
    <w:rsid w:val="00185154"/>
    <w:rsid w:val="0019114D"/>
    <w:rsid w:val="001E6348"/>
    <w:rsid w:val="001F16CA"/>
    <w:rsid w:val="00210DEF"/>
    <w:rsid w:val="002214F7"/>
    <w:rsid w:val="00222215"/>
    <w:rsid w:val="00252201"/>
    <w:rsid w:val="00254DD8"/>
    <w:rsid w:val="00257795"/>
    <w:rsid w:val="002843F6"/>
    <w:rsid w:val="002B0795"/>
    <w:rsid w:val="002B6607"/>
    <w:rsid w:val="002D3798"/>
    <w:rsid w:val="002D4254"/>
    <w:rsid w:val="002D4E6E"/>
    <w:rsid w:val="00311CA0"/>
    <w:rsid w:val="00335C7B"/>
    <w:rsid w:val="0036272C"/>
    <w:rsid w:val="0037398C"/>
    <w:rsid w:val="0037618F"/>
    <w:rsid w:val="003853C1"/>
    <w:rsid w:val="00386BFB"/>
    <w:rsid w:val="003A04C1"/>
    <w:rsid w:val="003B0945"/>
    <w:rsid w:val="003B4DCF"/>
    <w:rsid w:val="003C796D"/>
    <w:rsid w:val="003D3B71"/>
    <w:rsid w:val="003E1EF3"/>
    <w:rsid w:val="003E31C8"/>
    <w:rsid w:val="003E7DBB"/>
    <w:rsid w:val="003F3D04"/>
    <w:rsid w:val="00407776"/>
    <w:rsid w:val="00413235"/>
    <w:rsid w:val="00427353"/>
    <w:rsid w:val="0043564D"/>
    <w:rsid w:val="0043628A"/>
    <w:rsid w:val="00456E81"/>
    <w:rsid w:val="00491C59"/>
    <w:rsid w:val="004B7DAE"/>
    <w:rsid w:val="004E12E4"/>
    <w:rsid w:val="004F3D6F"/>
    <w:rsid w:val="00500056"/>
    <w:rsid w:val="00502840"/>
    <w:rsid w:val="0051056D"/>
    <w:rsid w:val="005331C9"/>
    <w:rsid w:val="0055219D"/>
    <w:rsid w:val="0055353F"/>
    <w:rsid w:val="0056633F"/>
    <w:rsid w:val="005713E5"/>
    <w:rsid w:val="00586470"/>
    <w:rsid w:val="005A131D"/>
    <w:rsid w:val="005A435A"/>
    <w:rsid w:val="005B0C40"/>
    <w:rsid w:val="005B36EC"/>
    <w:rsid w:val="005D45CE"/>
    <w:rsid w:val="005E0293"/>
    <w:rsid w:val="005E259B"/>
    <w:rsid w:val="006025ED"/>
    <w:rsid w:val="0061089F"/>
    <w:rsid w:val="00633235"/>
    <w:rsid w:val="006440DC"/>
    <w:rsid w:val="00652023"/>
    <w:rsid w:val="0065325A"/>
    <w:rsid w:val="00666DBF"/>
    <w:rsid w:val="00674316"/>
    <w:rsid w:val="006A1801"/>
    <w:rsid w:val="006B1A94"/>
    <w:rsid w:val="006C174D"/>
    <w:rsid w:val="006C55BC"/>
    <w:rsid w:val="006F4ED8"/>
    <w:rsid w:val="00735168"/>
    <w:rsid w:val="0075052F"/>
    <w:rsid w:val="00770BF1"/>
    <w:rsid w:val="00774E81"/>
    <w:rsid w:val="00794B3F"/>
    <w:rsid w:val="007A5346"/>
    <w:rsid w:val="007B349A"/>
    <w:rsid w:val="007B3E37"/>
    <w:rsid w:val="008174C7"/>
    <w:rsid w:val="00826A44"/>
    <w:rsid w:val="00846C47"/>
    <w:rsid w:val="008549B1"/>
    <w:rsid w:val="00854C86"/>
    <w:rsid w:val="00861E13"/>
    <w:rsid w:val="00892496"/>
    <w:rsid w:val="008948BC"/>
    <w:rsid w:val="008B5D8F"/>
    <w:rsid w:val="00931781"/>
    <w:rsid w:val="00954648"/>
    <w:rsid w:val="009571D7"/>
    <w:rsid w:val="00982556"/>
    <w:rsid w:val="009A199C"/>
    <w:rsid w:val="009B4594"/>
    <w:rsid w:val="009C6820"/>
    <w:rsid w:val="009F6CE7"/>
    <w:rsid w:val="00A20A10"/>
    <w:rsid w:val="00A33372"/>
    <w:rsid w:val="00A41D4E"/>
    <w:rsid w:val="00A52A8F"/>
    <w:rsid w:val="00A624A7"/>
    <w:rsid w:val="00A63803"/>
    <w:rsid w:val="00A640FF"/>
    <w:rsid w:val="00A83B38"/>
    <w:rsid w:val="00AA5209"/>
    <w:rsid w:val="00AE4C26"/>
    <w:rsid w:val="00AE7309"/>
    <w:rsid w:val="00AF103B"/>
    <w:rsid w:val="00B012F3"/>
    <w:rsid w:val="00B1273F"/>
    <w:rsid w:val="00B255C2"/>
    <w:rsid w:val="00B53493"/>
    <w:rsid w:val="00B65281"/>
    <w:rsid w:val="00B668FB"/>
    <w:rsid w:val="00BA45AE"/>
    <w:rsid w:val="00BA4F4A"/>
    <w:rsid w:val="00BA66AD"/>
    <w:rsid w:val="00C000C3"/>
    <w:rsid w:val="00C02E60"/>
    <w:rsid w:val="00C1533F"/>
    <w:rsid w:val="00C240FD"/>
    <w:rsid w:val="00C24374"/>
    <w:rsid w:val="00C328B6"/>
    <w:rsid w:val="00C433E0"/>
    <w:rsid w:val="00C62345"/>
    <w:rsid w:val="00C97431"/>
    <w:rsid w:val="00CA2BA3"/>
    <w:rsid w:val="00CE35D0"/>
    <w:rsid w:val="00D03D0C"/>
    <w:rsid w:val="00D253E1"/>
    <w:rsid w:val="00D27FA8"/>
    <w:rsid w:val="00D3271D"/>
    <w:rsid w:val="00D356F8"/>
    <w:rsid w:val="00D365D3"/>
    <w:rsid w:val="00D42F7B"/>
    <w:rsid w:val="00DA76FA"/>
    <w:rsid w:val="00DB2B49"/>
    <w:rsid w:val="00DD2A42"/>
    <w:rsid w:val="00DD4656"/>
    <w:rsid w:val="00DF5896"/>
    <w:rsid w:val="00E018FB"/>
    <w:rsid w:val="00E11AA9"/>
    <w:rsid w:val="00E21DC0"/>
    <w:rsid w:val="00E24365"/>
    <w:rsid w:val="00E3488E"/>
    <w:rsid w:val="00E6763B"/>
    <w:rsid w:val="00E978EB"/>
    <w:rsid w:val="00EB58BD"/>
    <w:rsid w:val="00EC0FFC"/>
    <w:rsid w:val="00ED2E33"/>
    <w:rsid w:val="00ED71B6"/>
    <w:rsid w:val="00EE0C82"/>
    <w:rsid w:val="00EF0E10"/>
    <w:rsid w:val="00EF2AFB"/>
    <w:rsid w:val="00F23F49"/>
    <w:rsid w:val="00F33E31"/>
    <w:rsid w:val="00F60E46"/>
    <w:rsid w:val="00F6184E"/>
    <w:rsid w:val="00F6653F"/>
    <w:rsid w:val="00F8007E"/>
    <w:rsid w:val="00F81C8A"/>
    <w:rsid w:val="00FA2B02"/>
    <w:rsid w:val="00FB1115"/>
    <w:rsid w:val="00FB4AE4"/>
    <w:rsid w:val="00FD3594"/>
    <w:rsid w:val="00FE66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5:docId w15:val="{0820B528-B157-4955-9EAF-8C1854B7E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before="80"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uiPriority="0" w:qFormat="1"/>
    <w:lsdException w:name="heading 6" w:uiPriority="0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9" w:unhideWhenUsed="1"/>
    <w:lsdException w:name="List Bullet 3" w:semiHidden="1" w:uiPriority="19" w:unhideWhenUsed="1"/>
    <w:lsdException w:name="List Bullet 4" w:semiHidden="1" w:uiPriority="19" w:unhideWhenUsed="1"/>
    <w:lsdException w:name="List Bullet 5" w:semiHidden="1" w:uiPriority="19" w:unhideWhenUsed="1"/>
    <w:lsdException w:name="List Number 2" w:semiHidden="1" w:uiPriority="19" w:unhideWhenUsed="1"/>
    <w:lsdException w:name="List Number 3" w:semiHidden="1" w:uiPriority="19" w:unhideWhenUsed="1"/>
    <w:lsdException w:name="List Number 4" w:semiHidden="1" w:uiPriority="19" w:unhideWhenUsed="1"/>
    <w:lsdException w:name="List Number 5" w:semiHidden="1" w:uiPriority="19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55BC"/>
    <w:pPr>
      <w:spacing w:before="0" w:after="0"/>
    </w:pPr>
    <w:rPr>
      <w:rFonts w:ascii="Arial" w:hAnsi="Arial"/>
    </w:rPr>
  </w:style>
  <w:style w:type="paragraph" w:styleId="Heading1">
    <w:name w:val="heading 1"/>
    <w:basedOn w:val="Normal"/>
    <w:next w:val="BodyText"/>
    <w:link w:val="Heading1Char"/>
    <w:qFormat/>
    <w:rsid w:val="0075052F"/>
    <w:pPr>
      <w:keepNext/>
      <w:widowControl w:val="0"/>
      <w:spacing w:before="320" w:after="160"/>
      <w:outlineLvl w:val="0"/>
    </w:pPr>
    <w:rPr>
      <w:rFonts w:eastAsiaTheme="majorEastAsia" w:cstheme="majorBidi"/>
      <w:b/>
      <w:bCs/>
      <w:color w:val="2F5CB7" w:themeColor="accent1"/>
      <w:sz w:val="36"/>
      <w:szCs w:val="28"/>
    </w:rPr>
  </w:style>
  <w:style w:type="paragraph" w:styleId="Heading2">
    <w:name w:val="heading 2"/>
    <w:basedOn w:val="Normal"/>
    <w:next w:val="BodyText"/>
    <w:link w:val="Heading2Char"/>
    <w:qFormat/>
    <w:rsid w:val="00586470"/>
    <w:pPr>
      <w:keepNext/>
      <w:keepLines/>
      <w:spacing w:before="280" w:after="120"/>
      <w:outlineLvl w:val="1"/>
    </w:pPr>
    <w:rPr>
      <w:rFonts w:eastAsiaTheme="majorEastAsia" w:cstheme="majorBidi"/>
      <w:b/>
      <w:bCs/>
      <w:color w:val="00A2AD" w:themeColor="accent2"/>
      <w:sz w:val="28"/>
      <w:szCs w:val="26"/>
    </w:rPr>
  </w:style>
  <w:style w:type="paragraph" w:styleId="Heading3">
    <w:name w:val="heading 3"/>
    <w:basedOn w:val="Normal"/>
    <w:next w:val="BodyText"/>
    <w:link w:val="Heading3Char"/>
    <w:qFormat/>
    <w:rsid w:val="00586470"/>
    <w:pPr>
      <w:keepNext/>
      <w:keepLines/>
      <w:spacing w:before="280" w:after="120"/>
      <w:outlineLvl w:val="2"/>
    </w:pPr>
    <w:rPr>
      <w:rFonts w:eastAsiaTheme="majorEastAsia" w:cstheme="majorBidi"/>
      <w:b/>
      <w:bCs/>
      <w:color w:val="2F5CB7" w:themeColor="accent1"/>
      <w:sz w:val="24"/>
    </w:rPr>
  </w:style>
  <w:style w:type="paragraph" w:styleId="Heading4">
    <w:name w:val="heading 4"/>
    <w:basedOn w:val="Normal"/>
    <w:next w:val="Normal"/>
    <w:link w:val="Heading4Char"/>
    <w:qFormat/>
    <w:rsid w:val="0036272C"/>
    <w:pPr>
      <w:keepNext/>
      <w:keepLines/>
      <w:spacing w:before="240" w:after="120"/>
      <w:outlineLvl w:val="3"/>
    </w:pPr>
    <w:rPr>
      <w:rFonts w:eastAsiaTheme="majorEastAsia" w:cstheme="majorBidi"/>
      <w:bCs/>
      <w:i/>
      <w:iCs/>
      <w:color w:val="00A2AD" w:themeColor="accent2"/>
    </w:rPr>
  </w:style>
  <w:style w:type="paragraph" w:styleId="Heading5">
    <w:name w:val="heading 5"/>
    <w:basedOn w:val="Heading4"/>
    <w:next w:val="Normal"/>
    <w:link w:val="Heading5Char"/>
    <w:qFormat/>
    <w:rsid w:val="0036272C"/>
    <w:pPr>
      <w:outlineLvl w:val="4"/>
    </w:pPr>
    <w:rPr>
      <w:color w:val="000000" w:themeColor="text1"/>
    </w:rPr>
  </w:style>
  <w:style w:type="paragraph" w:styleId="Heading6">
    <w:name w:val="heading 6"/>
    <w:basedOn w:val="Heading5"/>
    <w:next w:val="Normal"/>
    <w:link w:val="Heading6Char"/>
    <w:rsid w:val="00252201"/>
    <w:pPr>
      <w:outlineLvl w:val="5"/>
    </w:pPr>
    <w:rPr>
      <w:i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586470"/>
    <w:pPr>
      <w:spacing w:before="200" w:after="120" w:line="264" w:lineRule="auto"/>
    </w:pPr>
  </w:style>
  <w:style w:type="character" w:customStyle="1" w:styleId="BodyTextChar">
    <w:name w:val="Body Text Char"/>
    <w:basedOn w:val="DefaultParagraphFont"/>
    <w:link w:val="BodyText"/>
    <w:rsid w:val="00586470"/>
    <w:rPr>
      <w:rFonts w:ascii="Arial" w:hAnsi="Arial"/>
    </w:rPr>
  </w:style>
  <w:style w:type="character" w:customStyle="1" w:styleId="Heading1Char">
    <w:name w:val="Heading 1 Char"/>
    <w:basedOn w:val="DefaultParagraphFont"/>
    <w:link w:val="Heading1"/>
    <w:rsid w:val="0075052F"/>
    <w:rPr>
      <w:rFonts w:ascii="Arial" w:eastAsiaTheme="majorEastAsia" w:hAnsi="Arial" w:cstheme="majorBidi"/>
      <w:b/>
      <w:bCs/>
      <w:color w:val="2F5CB7" w:themeColor="accent1"/>
      <w:sz w:val="36"/>
      <w:szCs w:val="28"/>
    </w:rPr>
  </w:style>
  <w:style w:type="character" w:customStyle="1" w:styleId="Heading2Char">
    <w:name w:val="Heading 2 Char"/>
    <w:basedOn w:val="DefaultParagraphFont"/>
    <w:link w:val="Heading2"/>
    <w:rsid w:val="00586470"/>
    <w:rPr>
      <w:rFonts w:ascii="Arial" w:eastAsiaTheme="majorEastAsia" w:hAnsi="Arial" w:cstheme="majorBidi"/>
      <w:b/>
      <w:bCs/>
      <w:color w:val="00A2AD" w:themeColor="accent2"/>
      <w:sz w:val="28"/>
      <w:szCs w:val="26"/>
    </w:rPr>
  </w:style>
  <w:style w:type="character" w:customStyle="1" w:styleId="Heading3Char">
    <w:name w:val="Heading 3 Char"/>
    <w:basedOn w:val="DefaultParagraphFont"/>
    <w:link w:val="Heading3"/>
    <w:rsid w:val="00586470"/>
    <w:rPr>
      <w:rFonts w:ascii="Arial" w:eastAsiaTheme="majorEastAsia" w:hAnsi="Arial" w:cstheme="majorBidi"/>
      <w:b/>
      <w:bCs/>
      <w:color w:val="2F5CB7" w:themeColor="accent1"/>
      <w:sz w:val="24"/>
    </w:rPr>
  </w:style>
  <w:style w:type="character" w:customStyle="1" w:styleId="Heading4Char">
    <w:name w:val="Heading 4 Char"/>
    <w:basedOn w:val="DefaultParagraphFont"/>
    <w:link w:val="Heading4"/>
    <w:rsid w:val="0036272C"/>
    <w:rPr>
      <w:rFonts w:ascii="Arial" w:eastAsiaTheme="majorEastAsia" w:hAnsi="Arial" w:cstheme="majorBidi"/>
      <w:bCs/>
      <w:i/>
      <w:iCs/>
      <w:color w:val="00A2AD" w:themeColor="accent2"/>
      <w:sz w:val="20"/>
    </w:rPr>
  </w:style>
  <w:style w:type="paragraph" w:customStyle="1" w:styleId="AltHeading1">
    <w:name w:val="Alt Heading 1"/>
    <w:basedOn w:val="Heading1"/>
    <w:next w:val="BodyText"/>
    <w:qFormat/>
    <w:rsid w:val="00210DEF"/>
    <w:pPr>
      <w:numPr>
        <w:numId w:val="4"/>
      </w:numPr>
    </w:pPr>
    <w:rPr>
      <w:bCs w:val="0"/>
    </w:rPr>
  </w:style>
  <w:style w:type="paragraph" w:customStyle="1" w:styleId="AltHeading2">
    <w:name w:val="Alt Heading 2"/>
    <w:basedOn w:val="Heading2"/>
    <w:next w:val="BodyText"/>
    <w:qFormat/>
    <w:rsid w:val="00210DEF"/>
    <w:pPr>
      <w:numPr>
        <w:ilvl w:val="1"/>
        <w:numId w:val="4"/>
      </w:numPr>
    </w:pPr>
  </w:style>
  <w:style w:type="paragraph" w:customStyle="1" w:styleId="AltHeading3">
    <w:name w:val="Alt Heading 3"/>
    <w:basedOn w:val="Heading3"/>
    <w:next w:val="BodyText"/>
    <w:qFormat/>
    <w:rsid w:val="00210DEF"/>
    <w:pPr>
      <w:numPr>
        <w:ilvl w:val="2"/>
        <w:numId w:val="4"/>
      </w:numPr>
    </w:pPr>
  </w:style>
  <w:style w:type="paragraph" w:customStyle="1" w:styleId="AltHeading4">
    <w:name w:val="Alt Heading 4"/>
    <w:basedOn w:val="Heading4"/>
    <w:next w:val="BodyText"/>
    <w:qFormat/>
    <w:rsid w:val="00210DEF"/>
    <w:pPr>
      <w:numPr>
        <w:ilvl w:val="3"/>
        <w:numId w:val="4"/>
      </w:numPr>
    </w:pPr>
  </w:style>
  <w:style w:type="paragraph" w:styleId="Title">
    <w:name w:val="Title"/>
    <w:basedOn w:val="Normal"/>
    <w:next w:val="BodyText"/>
    <w:link w:val="TitleChar"/>
    <w:uiPriority w:val="9"/>
    <w:qFormat/>
    <w:rsid w:val="00DF5896"/>
    <w:pPr>
      <w:spacing w:before="220" w:after="360"/>
      <w:jc w:val="right"/>
    </w:pPr>
    <w:rPr>
      <w:rFonts w:asciiTheme="majorHAnsi" w:eastAsiaTheme="majorEastAsia" w:hAnsiTheme="majorHAnsi" w:cstheme="majorBidi"/>
      <w:b/>
      <w:color w:val="723D9D" w:themeColor="accent3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9"/>
    <w:rsid w:val="00DF5896"/>
    <w:rPr>
      <w:rFonts w:asciiTheme="majorHAnsi" w:eastAsiaTheme="majorEastAsia" w:hAnsiTheme="majorHAnsi" w:cstheme="majorBidi"/>
      <w:b/>
      <w:color w:val="723D9D" w:themeColor="accent3"/>
      <w:sz w:val="72"/>
      <w:szCs w:val="52"/>
    </w:rPr>
  </w:style>
  <w:style w:type="paragraph" w:styleId="Subtitle">
    <w:name w:val="Subtitle"/>
    <w:basedOn w:val="Normal"/>
    <w:next w:val="BodyText"/>
    <w:link w:val="SubtitleChar"/>
    <w:uiPriority w:val="10"/>
    <w:qFormat/>
    <w:rsid w:val="008948BC"/>
    <w:pPr>
      <w:numPr>
        <w:ilvl w:val="1"/>
      </w:numPr>
      <w:spacing w:before="240" w:after="360"/>
    </w:pPr>
    <w:rPr>
      <w:rFonts w:asciiTheme="minorHAnsi" w:eastAsiaTheme="majorEastAsia" w:hAnsiTheme="minorHAnsi" w:cstheme="majorBidi"/>
      <w:iCs/>
      <w:color w:val="00A2AD" w:themeColor="accent2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0"/>
    <w:rsid w:val="008948BC"/>
    <w:rPr>
      <w:rFonts w:eastAsiaTheme="majorEastAsia" w:cstheme="majorBidi"/>
      <w:iCs/>
      <w:color w:val="00A2AD" w:themeColor="accent2"/>
      <w:sz w:val="28"/>
      <w:szCs w:val="24"/>
    </w:rPr>
  </w:style>
  <w:style w:type="paragraph" w:styleId="BodyText2">
    <w:name w:val="Body Text 2"/>
    <w:basedOn w:val="BodyText"/>
    <w:link w:val="BodyText2Char"/>
    <w:uiPriority w:val="9"/>
    <w:rsid w:val="00222215"/>
    <w:pPr>
      <w:ind w:left="851"/>
    </w:pPr>
  </w:style>
  <w:style w:type="character" w:customStyle="1" w:styleId="BodyText2Char">
    <w:name w:val="Body Text 2 Char"/>
    <w:basedOn w:val="DefaultParagraphFont"/>
    <w:link w:val="BodyText2"/>
    <w:uiPriority w:val="9"/>
    <w:rsid w:val="00222215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252201"/>
    <w:pPr>
      <w:jc w:val="right"/>
    </w:pPr>
    <w:rPr>
      <w:sz w:val="17"/>
    </w:rPr>
  </w:style>
  <w:style w:type="character" w:customStyle="1" w:styleId="HeaderChar">
    <w:name w:val="Header Char"/>
    <w:basedOn w:val="DefaultParagraphFont"/>
    <w:link w:val="Header"/>
    <w:uiPriority w:val="99"/>
    <w:rsid w:val="00252201"/>
    <w:rPr>
      <w:rFonts w:ascii="Arial" w:hAnsi="Arial"/>
      <w:sz w:val="17"/>
    </w:rPr>
  </w:style>
  <w:style w:type="paragraph" w:styleId="Footer">
    <w:name w:val="footer"/>
    <w:basedOn w:val="Normal"/>
    <w:link w:val="FooterChar"/>
    <w:uiPriority w:val="99"/>
    <w:unhideWhenUsed/>
    <w:rsid w:val="00AF103B"/>
    <w:pPr>
      <w:tabs>
        <w:tab w:val="right" w:pos="9639"/>
      </w:tabs>
      <w:jc w:val="right"/>
    </w:pPr>
    <w:rPr>
      <w:color w:val="FFFFFF" w:themeColor="background1"/>
      <w:sz w:val="17"/>
    </w:rPr>
  </w:style>
  <w:style w:type="character" w:customStyle="1" w:styleId="FooterChar">
    <w:name w:val="Footer Char"/>
    <w:basedOn w:val="DefaultParagraphFont"/>
    <w:link w:val="Footer"/>
    <w:uiPriority w:val="99"/>
    <w:rsid w:val="00AF103B"/>
    <w:rPr>
      <w:rFonts w:ascii="Arial" w:hAnsi="Arial"/>
      <w:color w:val="FFFFFF" w:themeColor="background1"/>
      <w:sz w:val="17"/>
    </w:rPr>
  </w:style>
  <w:style w:type="paragraph" w:styleId="ListNumber0">
    <w:name w:val="List Number"/>
    <w:basedOn w:val="Normal"/>
    <w:qFormat/>
    <w:rsid w:val="00A624A7"/>
    <w:pPr>
      <w:numPr>
        <w:numId w:val="20"/>
      </w:numPr>
      <w:spacing w:after="120" w:line="264" w:lineRule="auto"/>
    </w:pPr>
    <w:rPr>
      <w:rFonts w:asciiTheme="minorHAnsi" w:eastAsia="Times New Roman" w:hAnsiTheme="minorHAnsi" w:cs="Times New Roman"/>
      <w:szCs w:val="24"/>
      <w:lang w:eastAsia="en-AU"/>
    </w:rPr>
  </w:style>
  <w:style w:type="paragraph" w:styleId="ListBullet0">
    <w:name w:val="List Bullet"/>
    <w:basedOn w:val="Normal"/>
    <w:qFormat/>
    <w:rsid w:val="00A624A7"/>
    <w:pPr>
      <w:numPr>
        <w:numId w:val="18"/>
      </w:numPr>
      <w:spacing w:after="120" w:line="264" w:lineRule="auto"/>
    </w:pPr>
    <w:rPr>
      <w:rFonts w:asciiTheme="minorHAnsi" w:eastAsia="Times New Roman" w:hAnsiTheme="minorHAnsi" w:cs="Times New Roman"/>
      <w:szCs w:val="24"/>
      <w:lang w:eastAsia="en-AU"/>
    </w:rPr>
  </w:style>
  <w:style w:type="paragraph" w:styleId="TOCHeading">
    <w:name w:val="TOC Heading"/>
    <w:basedOn w:val="Heading1"/>
    <w:next w:val="Normal"/>
    <w:uiPriority w:val="39"/>
    <w:rsid w:val="00EE0C82"/>
    <w:rPr>
      <w:color w:val="723D9D" w:themeColor="accent3"/>
    </w:rPr>
  </w:style>
  <w:style w:type="character" w:styleId="Hyperlink">
    <w:name w:val="Hyperlink"/>
    <w:basedOn w:val="DefaultParagraphFont"/>
    <w:uiPriority w:val="99"/>
    <w:rsid w:val="000D62F0"/>
    <w:rPr>
      <w:rFonts w:asciiTheme="minorHAnsi" w:hAnsiTheme="minorHAnsi"/>
      <w:b w:val="0"/>
      <w:color w:val="2F5CB7" w:themeColor="accent1"/>
      <w:sz w:val="20"/>
      <w:u w:val="single"/>
    </w:rPr>
  </w:style>
  <w:style w:type="paragraph" w:styleId="TOC1">
    <w:name w:val="toc 1"/>
    <w:basedOn w:val="Normal"/>
    <w:next w:val="Normal"/>
    <w:uiPriority w:val="39"/>
    <w:rsid w:val="006C55BC"/>
    <w:pPr>
      <w:tabs>
        <w:tab w:val="right" w:pos="9639"/>
      </w:tabs>
      <w:spacing w:before="240" w:after="60"/>
    </w:pPr>
    <w:rPr>
      <w:b/>
      <w:noProof/>
      <w:color w:val="2F5CB7" w:themeColor="accent1"/>
    </w:rPr>
  </w:style>
  <w:style w:type="paragraph" w:styleId="TOC2">
    <w:name w:val="toc 2"/>
    <w:basedOn w:val="Normal"/>
    <w:next w:val="Normal"/>
    <w:uiPriority w:val="39"/>
    <w:rsid w:val="006C55BC"/>
    <w:pPr>
      <w:tabs>
        <w:tab w:val="right" w:pos="9639"/>
      </w:tabs>
      <w:spacing w:after="60"/>
    </w:pPr>
    <w:rPr>
      <w:noProof/>
      <w:color w:val="00A2AD" w:themeColor="accent2"/>
    </w:rPr>
  </w:style>
  <w:style w:type="paragraph" w:styleId="TOC3">
    <w:name w:val="toc 3"/>
    <w:basedOn w:val="Normal"/>
    <w:next w:val="Normal"/>
    <w:uiPriority w:val="39"/>
    <w:rsid w:val="00EE0C82"/>
    <w:pPr>
      <w:tabs>
        <w:tab w:val="right" w:pos="9639"/>
      </w:tabs>
      <w:spacing w:after="60"/>
    </w:pPr>
  </w:style>
  <w:style w:type="table" w:styleId="TableGrid">
    <w:name w:val="Table Grid"/>
    <w:basedOn w:val="TableNormal"/>
    <w:uiPriority w:val="59"/>
    <w:rsid w:val="00DB2B4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next w:val="BodyText"/>
    <w:uiPriority w:val="4"/>
    <w:qFormat/>
    <w:rsid w:val="00E018FB"/>
    <w:pPr>
      <w:spacing w:before="60" w:after="60"/>
    </w:pPr>
    <w:rPr>
      <w:rFonts w:asciiTheme="minorHAnsi" w:hAnsiTheme="minorHAnsi"/>
      <w:b/>
    </w:rPr>
  </w:style>
  <w:style w:type="paragraph" w:customStyle="1" w:styleId="TableText">
    <w:name w:val="Table Text"/>
    <w:basedOn w:val="Normal"/>
    <w:uiPriority w:val="4"/>
    <w:qFormat/>
    <w:rsid w:val="00E018FB"/>
    <w:pPr>
      <w:spacing w:before="60" w:after="60"/>
    </w:pPr>
    <w:rPr>
      <w:rFonts w:asciiTheme="minorHAnsi" w:hAnsiTheme="minorHAnsi"/>
    </w:rPr>
  </w:style>
  <w:style w:type="paragraph" w:customStyle="1" w:styleId="TableBullet">
    <w:name w:val="Table Bullet"/>
    <w:basedOn w:val="TableText"/>
    <w:qFormat/>
    <w:rsid w:val="006F4ED8"/>
    <w:pPr>
      <w:numPr>
        <w:numId w:val="21"/>
      </w:numPr>
    </w:pPr>
    <w:rPr>
      <w:rFonts w:eastAsia="Times New Roman" w:cs="Times New Roman"/>
      <w:szCs w:val="24"/>
      <w:lang w:eastAsia="en-AU"/>
    </w:rPr>
  </w:style>
  <w:style w:type="paragraph" w:customStyle="1" w:styleId="TableNumber0">
    <w:name w:val="Table Number"/>
    <w:basedOn w:val="ListNumber0"/>
    <w:qFormat/>
    <w:rsid w:val="006F4ED8"/>
    <w:pPr>
      <w:numPr>
        <w:numId w:val="17"/>
      </w:numPr>
      <w:spacing w:before="60" w:after="60"/>
    </w:pPr>
  </w:style>
  <w:style w:type="character" w:customStyle="1" w:styleId="Heading5Char">
    <w:name w:val="Heading 5 Char"/>
    <w:basedOn w:val="DefaultParagraphFont"/>
    <w:link w:val="Heading5"/>
    <w:rsid w:val="0036272C"/>
    <w:rPr>
      <w:rFonts w:ascii="Arial" w:eastAsiaTheme="majorEastAsia" w:hAnsi="Arial" w:cstheme="majorBidi"/>
      <w:bCs/>
      <w:i/>
      <w:iCs/>
      <w:color w:val="000000" w:themeColor="text1"/>
      <w:sz w:val="20"/>
    </w:rPr>
  </w:style>
  <w:style w:type="character" w:customStyle="1" w:styleId="Heading6Char">
    <w:name w:val="Heading 6 Char"/>
    <w:basedOn w:val="DefaultParagraphFont"/>
    <w:link w:val="Heading6"/>
    <w:rsid w:val="00252201"/>
    <w:rPr>
      <w:rFonts w:ascii="Arial" w:eastAsiaTheme="majorEastAsia" w:hAnsi="Arial" w:cstheme="majorBidi"/>
      <w:bCs/>
      <w:iCs/>
      <w:color w:val="210021" w:themeColor="text2"/>
      <w:sz w:val="20"/>
    </w:rPr>
  </w:style>
  <w:style w:type="paragraph" w:styleId="BodyText3">
    <w:name w:val="Body Text 3"/>
    <w:basedOn w:val="BodyText2"/>
    <w:link w:val="BodyText3Char"/>
    <w:uiPriority w:val="9"/>
    <w:rsid w:val="00222215"/>
    <w:pPr>
      <w:ind w:left="1418"/>
    </w:pPr>
  </w:style>
  <w:style w:type="character" w:customStyle="1" w:styleId="BodyText3Char">
    <w:name w:val="Body Text 3 Char"/>
    <w:basedOn w:val="DefaultParagraphFont"/>
    <w:link w:val="BodyText3"/>
    <w:uiPriority w:val="9"/>
    <w:rsid w:val="00222215"/>
    <w:rPr>
      <w:rFonts w:ascii="Arial" w:hAnsi="Arial"/>
      <w:sz w:val="20"/>
    </w:rPr>
  </w:style>
  <w:style w:type="paragraph" w:styleId="ListParagraph0">
    <w:name w:val="List Paragraph"/>
    <w:basedOn w:val="ListBullet0"/>
    <w:qFormat/>
    <w:rsid w:val="00A624A7"/>
    <w:pPr>
      <w:numPr>
        <w:numId w:val="34"/>
      </w:numPr>
    </w:pPr>
  </w:style>
  <w:style w:type="paragraph" w:styleId="TOC4">
    <w:name w:val="toc 4"/>
    <w:basedOn w:val="TOC1"/>
    <w:next w:val="Normal"/>
    <w:uiPriority w:val="39"/>
    <w:rsid w:val="0061089F"/>
    <w:pPr>
      <w:tabs>
        <w:tab w:val="left" w:pos="851"/>
      </w:tabs>
      <w:ind w:left="851" w:hanging="851"/>
    </w:pPr>
  </w:style>
  <w:style w:type="paragraph" w:customStyle="1" w:styleId="AltHeading5">
    <w:name w:val="Alt Heading 5"/>
    <w:basedOn w:val="Heading5"/>
    <w:qFormat/>
    <w:rsid w:val="00210DEF"/>
    <w:pPr>
      <w:numPr>
        <w:ilvl w:val="4"/>
        <w:numId w:val="4"/>
      </w:numPr>
    </w:pPr>
  </w:style>
  <w:style w:type="paragraph" w:styleId="BalloonText">
    <w:name w:val="Balloon Text"/>
    <w:basedOn w:val="Normal"/>
    <w:link w:val="BalloonTextChar"/>
    <w:uiPriority w:val="99"/>
    <w:semiHidden/>
    <w:rsid w:val="00E21D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DC0"/>
    <w:rPr>
      <w:rFonts w:ascii="Tahoma" w:hAnsi="Tahoma" w:cs="Tahoma"/>
      <w:sz w:val="16"/>
      <w:szCs w:val="16"/>
    </w:rPr>
  </w:style>
  <w:style w:type="paragraph" w:styleId="Quote">
    <w:name w:val="Quote"/>
    <w:basedOn w:val="Normal"/>
    <w:next w:val="Normal"/>
    <w:link w:val="QuoteChar"/>
    <w:uiPriority w:val="99"/>
    <w:semiHidden/>
    <w:qFormat/>
    <w:rsid w:val="00076F97"/>
    <w:pPr>
      <w:spacing w:before="180" w:after="180"/>
      <w:ind w:left="567" w:right="567"/>
      <w:jc w:val="center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99"/>
    <w:semiHidden/>
    <w:rsid w:val="00076F97"/>
    <w:rPr>
      <w:rFonts w:ascii="Arial" w:hAnsi="Arial"/>
      <w:i/>
      <w:iCs/>
      <w:color w:val="000000" w:themeColor="text1"/>
      <w:sz w:val="20"/>
    </w:rPr>
  </w:style>
  <w:style w:type="paragraph" w:customStyle="1" w:styleId="FigureCaption">
    <w:name w:val="Figure Caption"/>
    <w:basedOn w:val="Normal"/>
    <w:next w:val="BodyText"/>
    <w:qFormat/>
    <w:rsid w:val="006440DC"/>
    <w:pPr>
      <w:tabs>
        <w:tab w:val="left" w:pos="1134"/>
      </w:tabs>
      <w:spacing w:before="120" w:after="360"/>
      <w:ind w:left="1134" w:hanging="1134"/>
      <w:jc w:val="center"/>
    </w:pPr>
    <w:rPr>
      <w:b/>
      <w:color w:val="757D95" w:themeColor="background2"/>
    </w:rPr>
  </w:style>
  <w:style w:type="paragraph" w:customStyle="1" w:styleId="TableCaption">
    <w:name w:val="Table Caption"/>
    <w:basedOn w:val="Caption"/>
    <w:qFormat/>
    <w:rsid w:val="006440DC"/>
    <w:pPr>
      <w:spacing w:before="360"/>
    </w:pPr>
    <w:rPr>
      <w:rFonts w:asciiTheme="minorHAnsi" w:hAnsiTheme="minorHAnsi"/>
      <w:color w:val="757D95" w:themeColor="background2"/>
    </w:rPr>
  </w:style>
  <w:style w:type="paragraph" w:customStyle="1" w:styleId="FigureStyle">
    <w:name w:val="Figure Style"/>
    <w:basedOn w:val="BodyText"/>
    <w:qFormat/>
    <w:rsid w:val="0055219D"/>
    <w:pPr>
      <w:keepNext/>
      <w:spacing w:before="240" w:line="240" w:lineRule="auto"/>
      <w:jc w:val="center"/>
    </w:pPr>
  </w:style>
  <w:style w:type="paragraph" w:styleId="TOC5">
    <w:name w:val="toc 5"/>
    <w:basedOn w:val="TOC2"/>
    <w:next w:val="Normal"/>
    <w:uiPriority w:val="39"/>
    <w:rsid w:val="0061089F"/>
    <w:pPr>
      <w:tabs>
        <w:tab w:val="left" w:pos="851"/>
      </w:tabs>
      <w:ind w:left="851" w:hanging="851"/>
    </w:pPr>
  </w:style>
  <w:style w:type="paragraph" w:styleId="TOC6">
    <w:name w:val="toc 6"/>
    <w:basedOn w:val="TOC3"/>
    <w:next w:val="Normal"/>
    <w:uiPriority w:val="39"/>
    <w:rsid w:val="0061089F"/>
    <w:pPr>
      <w:tabs>
        <w:tab w:val="left" w:pos="851"/>
      </w:tabs>
      <w:ind w:left="851" w:hanging="851"/>
    </w:pPr>
    <w:rPr>
      <w:noProof/>
    </w:rPr>
  </w:style>
  <w:style w:type="paragraph" w:styleId="TOC7">
    <w:name w:val="toc 7"/>
    <w:basedOn w:val="TOC2"/>
    <w:next w:val="Normal"/>
    <w:uiPriority w:val="39"/>
    <w:rsid w:val="00EE0C82"/>
    <w:pPr>
      <w:tabs>
        <w:tab w:val="left" w:pos="1134"/>
      </w:tabs>
    </w:pPr>
    <w:rPr>
      <w:color w:val="000000" w:themeColor="text1"/>
    </w:rPr>
  </w:style>
  <w:style w:type="paragraph" w:styleId="TOC8">
    <w:name w:val="toc 8"/>
    <w:basedOn w:val="Normal"/>
    <w:next w:val="Normal"/>
    <w:uiPriority w:val="39"/>
    <w:rsid w:val="006C55BC"/>
    <w:pPr>
      <w:tabs>
        <w:tab w:val="left" w:pos="1134"/>
        <w:tab w:val="right" w:pos="9639"/>
      </w:tabs>
      <w:spacing w:after="60"/>
      <w:ind w:left="851" w:hanging="851"/>
    </w:pPr>
  </w:style>
  <w:style w:type="paragraph" w:styleId="TOC9">
    <w:name w:val="toc 9"/>
    <w:basedOn w:val="Normal"/>
    <w:next w:val="Normal"/>
    <w:uiPriority w:val="39"/>
    <w:rsid w:val="003B4DCF"/>
    <w:pPr>
      <w:tabs>
        <w:tab w:val="left" w:pos="1418"/>
        <w:tab w:val="right" w:pos="9639"/>
      </w:tabs>
      <w:spacing w:after="60"/>
      <w:ind w:left="1134" w:hanging="1134"/>
    </w:pPr>
  </w:style>
  <w:style w:type="numbering" w:customStyle="1" w:styleId="AltHeadings">
    <w:name w:val="Alt_Headings"/>
    <w:uiPriority w:val="99"/>
    <w:rsid w:val="00210DEF"/>
    <w:pPr>
      <w:numPr>
        <w:numId w:val="4"/>
      </w:numPr>
    </w:pPr>
  </w:style>
  <w:style w:type="numbering" w:customStyle="1" w:styleId="ListBullets">
    <w:name w:val="List_Bullets"/>
    <w:uiPriority w:val="99"/>
    <w:rsid w:val="002D3798"/>
    <w:pPr>
      <w:numPr>
        <w:numId w:val="6"/>
      </w:numPr>
    </w:pPr>
  </w:style>
  <w:style w:type="numbering" w:customStyle="1" w:styleId="ListNumber">
    <w:name w:val="List_Number"/>
    <w:uiPriority w:val="99"/>
    <w:rsid w:val="00C328B6"/>
    <w:pPr>
      <w:numPr>
        <w:numId w:val="12"/>
      </w:numPr>
    </w:pPr>
  </w:style>
  <w:style w:type="numbering" w:customStyle="1" w:styleId="ListParagraph">
    <w:name w:val="List_Paragraph"/>
    <w:uiPriority w:val="99"/>
    <w:rsid w:val="004E12E4"/>
    <w:pPr>
      <w:numPr>
        <w:numId w:val="13"/>
      </w:numPr>
    </w:pPr>
  </w:style>
  <w:style w:type="numbering" w:customStyle="1" w:styleId="TableBullets">
    <w:name w:val="Table_Bullets"/>
    <w:uiPriority w:val="99"/>
    <w:rsid w:val="00A33372"/>
    <w:pPr>
      <w:numPr>
        <w:numId w:val="7"/>
      </w:numPr>
    </w:pPr>
  </w:style>
  <w:style w:type="numbering" w:customStyle="1" w:styleId="TableNumber">
    <w:name w:val="Table_Number"/>
    <w:uiPriority w:val="99"/>
    <w:rsid w:val="00210DEF"/>
    <w:pPr>
      <w:numPr>
        <w:numId w:val="8"/>
      </w:numPr>
    </w:pPr>
  </w:style>
  <w:style w:type="paragraph" w:styleId="Caption">
    <w:name w:val="caption"/>
    <w:basedOn w:val="Normal"/>
    <w:next w:val="Normal"/>
    <w:uiPriority w:val="99"/>
    <w:semiHidden/>
    <w:qFormat/>
    <w:rsid w:val="0055219D"/>
    <w:pPr>
      <w:tabs>
        <w:tab w:val="left" w:pos="1134"/>
      </w:tabs>
      <w:spacing w:before="240" w:after="120"/>
      <w:ind w:left="1134" w:hanging="1134"/>
    </w:pPr>
    <w:rPr>
      <w:b/>
    </w:rPr>
  </w:style>
  <w:style w:type="paragraph" w:customStyle="1" w:styleId="ListAlpha0">
    <w:name w:val="List Alpha"/>
    <w:basedOn w:val="BodyText"/>
    <w:qFormat/>
    <w:rsid w:val="00A624A7"/>
    <w:pPr>
      <w:numPr>
        <w:numId w:val="19"/>
      </w:numPr>
      <w:spacing w:before="0"/>
    </w:pPr>
    <w:rPr>
      <w:rFonts w:asciiTheme="minorHAnsi" w:eastAsia="Times New Roman" w:hAnsiTheme="minorHAnsi" w:cs="Times New Roman"/>
      <w:szCs w:val="24"/>
      <w:lang w:eastAsia="en-AU"/>
    </w:rPr>
  </w:style>
  <w:style w:type="numbering" w:customStyle="1" w:styleId="ListAlpha">
    <w:name w:val="List_Alpha"/>
    <w:uiPriority w:val="99"/>
    <w:rsid w:val="000D62F0"/>
    <w:pPr>
      <w:numPr>
        <w:numId w:val="9"/>
      </w:numPr>
    </w:p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018FB"/>
    <w:pPr>
      <w:ind w:left="200" w:hanging="200"/>
    </w:pPr>
    <w:rPr>
      <w:rFonts w:asciiTheme="minorHAnsi" w:hAnsiTheme="minorHAnsi"/>
    </w:rPr>
  </w:style>
  <w:style w:type="paragraph" w:styleId="TableofFigures">
    <w:name w:val="table of figures"/>
    <w:basedOn w:val="TOC3"/>
    <w:next w:val="Normal"/>
    <w:uiPriority w:val="99"/>
    <w:unhideWhenUsed/>
    <w:rsid w:val="00F6184E"/>
    <w:rPr>
      <w:noProof/>
    </w:rPr>
  </w:style>
  <w:style w:type="character" w:styleId="FollowedHyperlink">
    <w:name w:val="FollowedHyperlink"/>
    <w:basedOn w:val="DefaultParagraphFont"/>
    <w:uiPriority w:val="9"/>
    <w:rsid w:val="00666DBF"/>
    <w:rPr>
      <w:color w:val="00909B" w:themeColor="followedHyperlink"/>
      <w:u w:val="single"/>
    </w:rPr>
  </w:style>
  <w:style w:type="paragraph" w:styleId="NoSpacing">
    <w:name w:val="No Spacing"/>
    <w:uiPriority w:val="1"/>
    <w:rsid w:val="00666DBF"/>
    <w:pPr>
      <w:spacing w:before="0" w:after="0"/>
    </w:pPr>
    <w:rPr>
      <w:rFonts w:ascii="Arial" w:hAnsi="Arial"/>
      <w:sz w:val="20"/>
    </w:rPr>
  </w:style>
  <w:style w:type="table" w:customStyle="1" w:styleId="BlueTable">
    <w:name w:val="Blue Table"/>
    <w:basedOn w:val="TableNormal"/>
    <w:uiPriority w:val="99"/>
    <w:rsid w:val="00A33372"/>
    <w:pPr>
      <w:spacing w:before="0" w:after="0"/>
    </w:pPr>
    <w:tblPr>
      <w:tblStyleRowBandSize w:val="1"/>
      <w:tblStyleColBandSize w:val="1"/>
      <w:tblInd w:w="108" w:type="dxa"/>
      <w:tblBorders>
        <w:top w:val="single" w:sz="4" w:space="0" w:color="2F5CB7" w:themeColor="accent1"/>
        <w:left w:val="single" w:sz="4" w:space="0" w:color="2F5CB7" w:themeColor="accent1"/>
        <w:bottom w:val="single" w:sz="4" w:space="0" w:color="2F5CB7" w:themeColor="accent1"/>
        <w:right w:val="single" w:sz="4" w:space="0" w:color="2F5CB7" w:themeColor="accent1"/>
        <w:insideH w:val="single" w:sz="4" w:space="0" w:color="2F5CB7" w:themeColor="accent1"/>
        <w:insideV w:val="single" w:sz="4" w:space="0" w:color="2F5CB7" w:themeColor="accent1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2F5CB7" w:themeFill="accent1"/>
      </w:tcPr>
    </w:tblStylePr>
    <w:tblStylePr w:type="lastRow">
      <w:rPr>
        <w:b/>
      </w:rPr>
      <w:tblPr/>
      <w:tcPr>
        <w:shd w:val="clear" w:color="auto" w:fill="D2DDF3" w:themeFill="accent1" w:themeFillTint="33"/>
      </w:tcPr>
    </w:tblStylePr>
    <w:tblStylePr w:type="firstCol">
      <w:rPr>
        <w:color w:val="FFFFFF" w:themeColor="background1"/>
      </w:rPr>
      <w:tblPr/>
      <w:tcPr>
        <w:shd w:val="clear" w:color="auto" w:fill="2F5CB7" w:themeFill="accent1"/>
      </w:tcPr>
    </w:tblStylePr>
    <w:tblStylePr w:type="lastCol">
      <w:tblPr/>
      <w:tcPr>
        <w:shd w:val="clear" w:color="auto" w:fill="D2DDF3" w:themeFill="accent1" w:themeFillTint="33"/>
      </w:tcPr>
    </w:tblStylePr>
    <w:tblStylePr w:type="band2Vert">
      <w:tblPr/>
      <w:tcPr>
        <w:shd w:val="clear" w:color="auto" w:fill="D2DDF3" w:themeFill="accent1" w:themeFillTint="33"/>
      </w:tcPr>
    </w:tblStylePr>
    <w:tblStylePr w:type="band2Horz">
      <w:tblPr/>
      <w:tcPr>
        <w:shd w:val="clear" w:color="auto" w:fill="D2DDF3" w:themeFill="accent1" w:themeFillTint="33"/>
      </w:tcPr>
    </w:tblStylePr>
  </w:style>
  <w:style w:type="table" w:customStyle="1" w:styleId="PurpleTable">
    <w:name w:val="Purple Table"/>
    <w:basedOn w:val="BlueTable"/>
    <w:uiPriority w:val="99"/>
    <w:rsid w:val="00A33372"/>
    <w:tblPr>
      <w:tblBorders>
        <w:top w:val="single" w:sz="4" w:space="0" w:color="723D9D" w:themeColor="accent3"/>
        <w:left w:val="single" w:sz="4" w:space="0" w:color="723D9D" w:themeColor="accent3"/>
        <w:bottom w:val="single" w:sz="4" w:space="0" w:color="723D9D" w:themeColor="accent3"/>
        <w:right w:val="single" w:sz="4" w:space="0" w:color="723D9D" w:themeColor="accent3"/>
        <w:insideH w:val="single" w:sz="4" w:space="0" w:color="723D9D" w:themeColor="accent3"/>
        <w:insideV w:val="single" w:sz="4" w:space="0" w:color="723D9D" w:themeColor="accent3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723D9D" w:themeFill="accent3"/>
      </w:tcPr>
    </w:tblStylePr>
    <w:tblStylePr w:type="lastRow">
      <w:rPr>
        <w:b/>
      </w:rPr>
      <w:tblPr/>
      <w:tcPr>
        <w:shd w:val="clear" w:color="auto" w:fill="C7AA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23D9D" w:themeFill="accent3"/>
      </w:tcPr>
    </w:tblStylePr>
    <w:tblStylePr w:type="lastCol">
      <w:tblPr/>
      <w:tcPr>
        <w:shd w:val="clear" w:color="auto" w:fill="E2D4EE" w:themeFill="accent3" w:themeFillTint="33"/>
      </w:tcPr>
    </w:tblStylePr>
    <w:tblStylePr w:type="band2Vert">
      <w:tblPr/>
      <w:tcPr>
        <w:shd w:val="clear" w:color="auto" w:fill="E2D4EE" w:themeFill="accent3" w:themeFillTint="33"/>
      </w:tcPr>
    </w:tblStylePr>
    <w:tblStylePr w:type="band2Horz">
      <w:tblPr/>
      <w:tcPr>
        <w:shd w:val="clear" w:color="auto" w:fill="E2D4EE" w:themeFill="accent3" w:themeFillTint="33"/>
      </w:tcPr>
    </w:tblStylePr>
  </w:style>
  <w:style w:type="table" w:customStyle="1" w:styleId="TealTable">
    <w:name w:val="Teal Table"/>
    <w:basedOn w:val="BlueTable"/>
    <w:uiPriority w:val="99"/>
    <w:rsid w:val="00A33372"/>
    <w:tblPr>
      <w:tblBorders>
        <w:top w:val="single" w:sz="4" w:space="0" w:color="00A2AD" w:themeColor="accent2"/>
        <w:left w:val="single" w:sz="4" w:space="0" w:color="00A2AD" w:themeColor="accent2"/>
        <w:bottom w:val="single" w:sz="4" w:space="0" w:color="00A2AD" w:themeColor="accent2"/>
        <w:right w:val="single" w:sz="4" w:space="0" w:color="00A2AD" w:themeColor="accent2"/>
        <w:insideH w:val="single" w:sz="4" w:space="0" w:color="00A2AD" w:themeColor="accent2"/>
        <w:insideV w:val="single" w:sz="4" w:space="0" w:color="00A2AD" w:themeColor="accent2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00A2AD" w:themeFill="accent2"/>
      </w:tcPr>
    </w:tblStylePr>
    <w:tblStylePr w:type="lastRow">
      <w:rPr>
        <w:b/>
      </w:rPr>
      <w:tblPr/>
      <w:tcPr>
        <w:shd w:val="clear" w:color="auto" w:fill="78F6F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A2AD" w:themeFill="accent2"/>
      </w:tcPr>
    </w:tblStylePr>
    <w:tblStylePr w:type="lastCol">
      <w:tblPr/>
      <w:tcPr>
        <w:shd w:val="clear" w:color="auto" w:fill="BBFAFF" w:themeFill="accent2" w:themeFillTint="33"/>
      </w:tcPr>
    </w:tblStylePr>
    <w:tblStylePr w:type="band2Vert">
      <w:tblPr/>
      <w:tcPr>
        <w:shd w:val="clear" w:color="auto" w:fill="BBFAFF" w:themeFill="accent2" w:themeFillTint="33"/>
      </w:tcPr>
    </w:tblStylePr>
    <w:tblStylePr w:type="band2Horz">
      <w:tblPr/>
      <w:tcPr>
        <w:shd w:val="clear" w:color="auto" w:fill="BBFAFF" w:themeFill="accent2" w:themeFillTint="33"/>
      </w:tcPr>
    </w:tblStylePr>
  </w:style>
  <w:style w:type="paragraph" w:customStyle="1" w:styleId="ListAlpha2">
    <w:name w:val="List Alpha 2"/>
    <w:basedOn w:val="ListAlpha0"/>
    <w:uiPriority w:val="19"/>
    <w:qFormat/>
    <w:rsid w:val="000D62F0"/>
    <w:pPr>
      <w:numPr>
        <w:ilvl w:val="1"/>
      </w:numPr>
    </w:pPr>
  </w:style>
  <w:style w:type="paragraph" w:customStyle="1" w:styleId="ListAlpha3">
    <w:name w:val="List Alpha 3"/>
    <w:basedOn w:val="ListAlpha2"/>
    <w:uiPriority w:val="19"/>
    <w:qFormat/>
    <w:rsid w:val="000D62F0"/>
    <w:pPr>
      <w:numPr>
        <w:ilvl w:val="2"/>
      </w:numPr>
    </w:pPr>
  </w:style>
  <w:style w:type="paragraph" w:customStyle="1" w:styleId="ListAlpha4">
    <w:name w:val="List Alpha 4"/>
    <w:basedOn w:val="ListAlpha3"/>
    <w:uiPriority w:val="19"/>
    <w:qFormat/>
    <w:rsid w:val="000D62F0"/>
    <w:pPr>
      <w:numPr>
        <w:ilvl w:val="3"/>
      </w:numPr>
    </w:pPr>
  </w:style>
  <w:style w:type="paragraph" w:customStyle="1" w:styleId="ListAlpha6">
    <w:name w:val="List Alpha 6"/>
    <w:basedOn w:val="ListAlpha4"/>
    <w:uiPriority w:val="19"/>
    <w:qFormat/>
    <w:rsid w:val="000D62F0"/>
    <w:pPr>
      <w:numPr>
        <w:ilvl w:val="5"/>
      </w:numPr>
    </w:pPr>
  </w:style>
  <w:style w:type="paragraph" w:customStyle="1" w:styleId="ListAlpha5">
    <w:name w:val="List Alpha 5"/>
    <w:basedOn w:val="ListAlpha6"/>
    <w:uiPriority w:val="19"/>
    <w:qFormat/>
    <w:rsid w:val="000D62F0"/>
    <w:pPr>
      <w:numPr>
        <w:ilvl w:val="4"/>
      </w:numPr>
    </w:pPr>
  </w:style>
  <w:style w:type="paragraph" w:styleId="ListBullet2">
    <w:name w:val="List Bullet 2"/>
    <w:basedOn w:val="ListBullet0"/>
    <w:uiPriority w:val="19"/>
    <w:rsid w:val="000D62F0"/>
    <w:pPr>
      <w:numPr>
        <w:ilvl w:val="1"/>
      </w:numPr>
    </w:pPr>
  </w:style>
  <w:style w:type="paragraph" w:styleId="ListBullet3">
    <w:name w:val="List Bullet 3"/>
    <w:basedOn w:val="ListBullet0"/>
    <w:uiPriority w:val="19"/>
    <w:rsid w:val="000D62F0"/>
    <w:pPr>
      <w:numPr>
        <w:ilvl w:val="2"/>
      </w:numPr>
    </w:pPr>
  </w:style>
  <w:style w:type="paragraph" w:styleId="ListBullet4">
    <w:name w:val="List Bullet 4"/>
    <w:basedOn w:val="ListBullet0"/>
    <w:uiPriority w:val="19"/>
    <w:rsid w:val="000D62F0"/>
    <w:pPr>
      <w:numPr>
        <w:ilvl w:val="3"/>
      </w:numPr>
    </w:pPr>
  </w:style>
  <w:style w:type="paragraph" w:styleId="ListBullet5">
    <w:name w:val="List Bullet 5"/>
    <w:basedOn w:val="ListBullet0"/>
    <w:uiPriority w:val="19"/>
    <w:rsid w:val="000D62F0"/>
    <w:pPr>
      <w:numPr>
        <w:ilvl w:val="4"/>
      </w:numPr>
    </w:pPr>
  </w:style>
  <w:style w:type="paragraph" w:customStyle="1" w:styleId="ListBullet6">
    <w:name w:val="List Bullet 6"/>
    <w:basedOn w:val="ListBullet0"/>
    <w:uiPriority w:val="19"/>
    <w:qFormat/>
    <w:rsid w:val="000D62F0"/>
  </w:style>
  <w:style w:type="paragraph" w:styleId="ListNumber2">
    <w:name w:val="List Number 2"/>
    <w:basedOn w:val="ListNumber0"/>
    <w:uiPriority w:val="19"/>
    <w:rsid w:val="00C328B6"/>
    <w:pPr>
      <w:numPr>
        <w:ilvl w:val="1"/>
      </w:numPr>
    </w:pPr>
  </w:style>
  <w:style w:type="paragraph" w:styleId="ListNumber3">
    <w:name w:val="List Number 3"/>
    <w:basedOn w:val="ListNumber0"/>
    <w:uiPriority w:val="19"/>
    <w:rsid w:val="00C328B6"/>
    <w:pPr>
      <w:numPr>
        <w:ilvl w:val="2"/>
      </w:numPr>
    </w:pPr>
  </w:style>
  <w:style w:type="paragraph" w:styleId="ListNumber4">
    <w:name w:val="List Number 4"/>
    <w:basedOn w:val="ListNumber0"/>
    <w:uiPriority w:val="19"/>
    <w:rsid w:val="00C328B6"/>
    <w:pPr>
      <w:numPr>
        <w:ilvl w:val="3"/>
      </w:numPr>
    </w:pPr>
  </w:style>
  <w:style w:type="paragraph" w:styleId="ListNumber5">
    <w:name w:val="List Number 5"/>
    <w:basedOn w:val="ListNumber0"/>
    <w:uiPriority w:val="19"/>
    <w:rsid w:val="00C328B6"/>
    <w:pPr>
      <w:numPr>
        <w:ilvl w:val="4"/>
      </w:numPr>
    </w:pPr>
  </w:style>
  <w:style w:type="paragraph" w:customStyle="1" w:styleId="ListNumber6">
    <w:name w:val="List Number 6"/>
    <w:basedOn w:val="ListNumber0"/>
    <w:uiPriority w:val="19"/>
    <w:qFormat/>
    <w:rsid w:val="00C328B6"/>
  </w:style>
  <w:style w:type="paragraph" w:customStyle="1" w:styleId="ListParagraph2">
    <w:name w:val="List Paragraph 2"/>
    <w:basedOn w:val="ListParagraph0"/>
    <w:uiPriority w:val="19"/>
    <w:qFormat/>
    <w:rsid w:val="004E12E4"/>
    <w:pPr>
      <w:numPr>
        <w:ilvl w:val="1"/>
      </w:numPr>
    </w:pPr>
  </w:style>
  <w:style w:type="paragraph" w:customStyle="1" w:styleId="ListParagraph3">
    <w:name w:val="List Paragraph 3"/>
    <w:basedOn w:val="ListParagraph0"/>
    <w:uiPriority w:val="19"/>
    <w:qFormat/>
    <w:rsid w:val="004E12E4"/>
    <w:pPr>
      <w:numPr>
        <w:ilvl w:val="2"/>
      </w:numPr>
    </w:pPr>
  </w:style>
  <w:style w:type="paragraph" w:customStyle="1" w:styleId="ListParagraph4">
    <w:name w:val="List Paragraph 4"/>
    <w:basedOn w:val="ListParagraph0"/>
    <w:uiPriority w:val="19"/>
    <w:qFormat/>
    <w:rsid w:val="004E12E4"/>
    <w:pPr>
      <w:numPr>
        <w:ilvl w:val="3"/>
      </w:numPr>
    </w:pPr>
  </w:style>
  <w:style w:type="paragraph" w:customStyle="1" w:styleId="ListParagraph5">
    <w:name w:val="List Paragraph 5"/>
    <w:basedOn w:val="ListParagraph0"/>
    <w:uiPriority w:val="19"/>
    <w:qFormat/>
    <w:rsid w:val="004E12E4"/>
    <w:pPr>
      <w:numPr>
        <w:ilvl w:val="4"/>
      </w:numPr>
    </w:pPr>
  </w:style>
  <w:style w:type="paragraph" w:customStyle="1" w:styleId="ListParagraph6">
    <w:name w:val="List Paragraph 6"/>
    <w:basedOn w:val="ListParagraph0"/>
    <w:uiPriority w:val="19"/>
    <w:qFormat/>
    <w:rsid w:val="004E12E4"/>
    <w:pPr>
      <w:numPr>
        <w:ilvl w:val="5"/>
      </w:numPr>
    </w:pPr>
  </w:style>
  <w:style w:type="numbering" w:customStyle="1" w:styleId="ListBullet">
    <w:name w:val="List_Bullet"/>
    <w:uiPriority w:val="99"/>
    <w:rsid w:val="000D62F0"/>
    <w:pPr>
      <w:numPr>
        <w:numId w:val="11"/>
      </w:numPr>
    </w:pPr>
  </w:style>
  <w:style w:type="numbering" w:customStyle="1" w:styleId="ListTableBullet">
    <w:name w:val="List_TableBullet"/>
    <w:uiPriority w:val="99"/>
    <w:rsid w:val="006F4ED8"/>
    <w:pPr>
      <w:numPr>
        <w:numId w:val="14"/>
      </w:numPr>
    </w:pPr>
  </w:style>
  <w:style w:type="numbering" w:customStyle="1" w:styleId="ListTableNumber">
    <w:name w:val="List_TableNumber"/>
    <w:uiPriority w:val="99"/>
    <w:rsid w:val="006F4ED8"/>
    <w:pPr>
      <w:numPr>
        <w:numId w:val="15"/>
      </w:numPr>
    </w:pPr>
  </w:style>
  <w:style w:type="paragraph" w:customStyle="1" w:styleId="TableBullet2">
    <w:name w:val="Table Bullet 2"/>
    <w:basedOn w:val="TableBullet"/>
    <w:uiPriority w:val="19"/>
    <w:qFormat/>
    <w:rsid w:val="006F4ED8"/>
    <w:pPr>
      <w:numPr>
        <w:ilvl w:val="1"/>
      </w:numPr>
    </w:pPr>
  </w:style>
  <w:style w:type="paragraph" w:customStyle="1" w:styleId="TableNumber2">
    <w:name w:val="Table Number 2"/>
    <w:basedOn w:val="TableNumber0"/>
    <w:uiPriority w:val="19"/>
    <w:qFormat/>
    <w:rsid w:val="006F4ED8"/>
    <w:pPr>
      <w:numPr>
        <w:ilvl w:val="1"/>
      </w:numPr>
    </w:pPr>
  </w:style>
  <w:style w:type="table" w:customStyle="1" w:styleId="GreyTable">
    <w:name w:val="Grey Table"/>
    <w:basedOn w:val="TealTable"/>
    <w:uiPriority w:val="99"/>
    <w:rsid w:val="00B255C2"/>
    <w:tblPr>
      <w:tblBorders>
        <w:top w:val="single" w:sz="4" w:space="0" w:color="757D95" w:themeColor="background2"/>
        <w:left w:val="single" w:sz="4" w:space="0" w:color="757D95" w:themeColor="background2"/>
        <w:bottom w:val="single" w:sz="4" w:space="0" w:color="757D95" w:themeColor="background2"/>
        <w:right w:val="single" w:sz="4" w:space="0" w:color="757D95" w:themeColor="background2"/>
        <w:insideH w:val="single" w:sz="4" w:space="0" w:color="757D95" w:themeColor="background2"/>
        <w:insideV w:val="single" w:sz="4" w:space="0" w:color="757D95" w:themeColor="background2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757D95" w:themeFill="background2"/>
      </w:tcPr>
    </w:tblStylePr>
    <w:tblStylePr w:type="lastRow">
      <w:rPr>
        <w:b/>
      </w:rPr>
      <w:tblPr/>
      <w:tcPr>
        <w:shd w:val="clear" w:color="auto" w:fill="C7CAD4" w:themeFill="background2" w:themeFillTint="66"/>
      </w:tcPr>
    </w:tblStylePr>
    <w:tblStylePr w:type="firstCol">
      <w:rPr>
        <w:color w:val="FFFFFF" w:themeColor="background1"/>
      </w:rPr>
      <w:tblPr/>
      <w:tcPr>
        <w:shd w:val="clear" w:color="auto" w:fill="757D95" w:themeFill="background2"/>
      </w:tcPr>
    </w:tblStylePr>
    <w:tblStylePr w:type="lastCol">
      <w:tblPr/>
      <w:tcPr>
        <w:shd w:val="clear" w:color="auto" w:fill="E3E4E9" w:themeFill="background2" w:themeFillTint="33"/>
      </w:tcPr>
    </w:tblStylePr>
    <w:tblStylePr w:type="band2Vert">
      <w:tblPr/>
      <w:tcPr>
        <w:shd w:val="clear" w:color="auto" w:fill="E3E4E9" w:themeFill="background2" w:themeFillTint="33"/>
      </w:tcPr>
    </w:tblStylePr>
    <w:tblStylePr w:type="band2Horz">
      <w:tblPr/>
      <w:tcPr>
        <w:shd w:val="clear" w:color="auto" w:fill="E3E4E9" w:themeFill="background2" w:themeFillTint="33"/>
      </w:tcPr>
    </w:tblStylePr>
  </w:style>
  <w:style w:type="paragraph" w:customStyle="1" w:styleId="Address">
    <w:name w:val="Address"/>
    <w:basedOn w:val="Normal"/>
    <w:rsid w:val="009B4594"/>
    <w:rPr>
      <w:rFonts w:asciiTheme="minorHAnsi" w:eastAsia="Times New Roman" w:hAnsiTheme="minorHAnsi" w:cs="Times New Roman"/>
      <w:szCs w:val="20"/>
      <w:lang w:eastAsia="en-AU"/>
    </w:rPr>
  </w:style>
  <w:style w:type="paragraph" w:customStyle="1" w:styleId="Subject">
    <w:name w:val="Subject"/>
    <w:basedOn w:val="Normal"/>
    <w:qFormat/>
    <w:rsid w:val="009B4594"/>
    <w:pPr>
      <w:spacing w:before="240" w:after="240"/>
    </w:pPr>
    <w:rPr>
      <w:b/>
    </w:rPr>
  </w:style>
  <w:style w:type="character" w:styleId="PlaceholderText">
    <w:name w:val="Placeholder Text"/>
    <w:basedOn w:val="DefaultParagraphFont"/>
    <w:uiPriority w:val="99"/>
    <w:semiHidden/>
    <w:rsid w:val="009B4594"/>
    <w:rPr>
      <w:color w:val="808080"/>
    </w:rPr>
  </w:style>
  <w:style w:type="paragraph" w:customStyle="1" w:styleId="BasicParagraph">
    <w:name w:val="[Basic Paragraph]"/>
    <w:basedOn w:val="Normal"/>
    <w:uiPriority w:val="99"/>
    <w:rsid w:val="00F23F4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EastAsia" w:hAnsi="MinionPro-Regular" w:cs="MinionPro-Regular"/>
      <w:color w:val="000000"/>
      <w:sz w:val="24"/>
      <w:szCs w:val="24"/>
      <w:lang w:val="en-US"/>
    </w:rPr>
  </w:style>
  <w:style w:type="table" w:customStyle="1" w:styleId="OrangeTable">
    <w:name w:val="Orange Table"/>
    <w:basedOn w:val="TableNormal"/>
    <w:uiPriority w:val="99"/>
    <w:rsid w:val="001242A0"/>
    <w:pPr>
      <w:spacing w:before="0" w:after="0"/>
    </w:pPr>
    <w:rPr>
      <w:color w:val="000000" w:themeColor="text1"/>
      <w:sz w:val="20"/>
    </w:rPr>
    <w:tblPr>
      <w:tblStyleRowBandSize w:val="1"/>
      <w:tblStyleColBandSize w:val="1"/>
      <w:tblInd w:w="108" w:type="dxa"/>
      <w:tblBorders>
        <w:top w:val="single" w:sz="4" w:space="0" w:color="2F5CB7" w:themeColor="accent1"/>
        <w:left w:val="single" w:sz="4" w:space="0" w:color="2F5CB7" w:themeColor="accent1"/>
        <w:bottom w:val="single" w:sz="4" w:space="0" w:color="2F5CB7" w:themeColor="accent1"/>
        <w:right w:val="single" w:sz="4" w:space="0" w:color="2F5CB7" w:themeColor="accent1"/>
        <w:insideH w:val="single" w:sz="4" w:space="0" w:color="2F5CB7" w:themeColor="accent1"/>
        <w:insideV w:val="single" w:sz="4" w:space="0" w:color="2F5CB7" w:themeColor="accent1"/>
      </w:tblBorders>
    </w:tblPr>
    <w:trPr>
      <w:cantSplit/>
    </w:trPr>
    <w:tcPr>
      <w:shd w:val="clear" w:color="auto" w:fill="auto"/>
    </w:tcPr>
    <w:tblStylePr w:type="firstRow">
      <w:rPr>
        <w:color w:val="000000" w:themeColor="text1"/>
      </w:rPr>
      <w:tblPr/>
      <w:tcPr>
        <w:tcBorders>
          <w:insideV w:val="single" w:sz="4" w:space="0" w:color="757D95" w:themeColor="background2"/>
        </w:tcBorders>
        <w:shd w:val="clear" w:color="auto" w:fill="2F5CB7" w:themeFill="accent1"/>
      </w:tcPr>
    </w:tblStylePr>
    <w:tblStylePr w:type="lastRow">
      <w:rPr>
        <w:b/>
        <w:color w:val="000000" w:themeColor="text1"/>
      </w:rPr>
      <w:tblPr/>
      <w:tcPr>
        <w:shd w:val="clear" w:color="auto" w:fill="A5BBE8" w:themeFill="accent1" w:themeFillTint="66"/>
      </w:tcPr>
    </w:tblStylePr>
    <w:tblStylePr w:type="firstCol">
      <w:rPr>
        <w:color w:val="000000" w:themeColor="text1"/>
      </w:rPr>
      <w:tblPr/>
      <w:tcPr>
        <w:shd w:val="clear" w:color="auto" w:fill="2F5CB7" w:themeFill="accent1"/>
      </w:tcPr>
    </w:tblStylePr>
    <w:tblStylePr w:type="lastCol">
      <w:tblPr/>
      <w:tcPr>
        <w:shd w:val="clear" w:color="auto" w:fill="A5BBE8" w:themeFill="accent1" w:themeFillTint="66"/>
      </w:tcPr>
    </w:tblStylePr>
    <w:tblStylePr w:type="band2Vert">
      <w:tblPr/>
      <w:tcPr>
        <w:shd w:val="clear" w:color="auto" w:fill="D2DDF3" w:themeFill="accent1" w:themeFillTint="33"/>
      </w:tcPr>
    </w:tblStylePr>
    <w:tblStylePr w:type="band2Horz">
      <w:tblPr/>
      <w:tcPr>
        <w:shd w:val="clear" w:color="auto" w:fill="D2DDF3" w:themeFill="accent1" w:themeFillTint="33"/>
      </w:tcPr>
    </w:tblStylePr>
  </w:style>
  <w:style w:type="paragraph" w:customStyle="1" w:styleId="SubjectLine">
    <w:name w:val="Subject Line"/>
    <w:basedOn w:val="Normal"/>
    <w:qFormat/>
    <w:rsid w:val="001242A0"/>
    <w:pPr>
      <w:spacing w:before="320" w:after="320"/>
    </w:pPr>
    <w:rPr>
      <w:rFonts w:asciiTheme="minorHAnsi" w:hAnsiTheme="minorHAnsi"/>
      <w:b/>
      <w:caps/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OHO\OHO\Templates\Mem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761E479CAFB49C7BFA7DD92AB9DCA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55173D-9036-4632-89C7-92C2F8518DD7}"/>
      </w:docPartPr>
      <w:docPartBody>
        <w:p w:rsidR="00463794" w:rsidRDefault="00E81872" w:rsidP="00E81872">
          <w:pPr>
            <w:pStyle w:val="1761E479CAFB49C7BFA7DD92AB9DCA298"/>
          </w:pPr>
          <w:r w:rsidRPr="00C1533F">
            <w:rPr>
              <w:i/>
              <w:color w:val="FF0000"/>
            </w:rPr>
            <w:t>(insert title and full name of nominee here</w:t>
          </w:r>
          <w:r>
            <w:rPr>
              <w:i/>
              <w:color w:val="FF0000"/>
            </w:rPr>
            <w:t>)</w:t>
          </w:r>
        </w:p>
      </w:docPartBody>
    </w:docPart>
    <w:docPart>
      <w:docPartPr>
        <w:name w:val="D3481DA5C00E418AA3F33222AF0D27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AA80C6-06A0-4FE7-A3C8-AC1745686FC7}"/>
      </w:docPartPr>
      <w:docPartBody>
        <w:p w:rsidR="00463794" w:rsidRDefault="00E81872" w:rsidP="00E81872">
          <w:pPr>
            <w:pStyle w:val="D3481DA5C00E418AA3F33222AF0D27908"/>
          </w:pPr>
          <w:r w:rsidRPr="00C1533F">
            <w:rPr>
              <w:rStyle w:val="PlaceholderText"/>
              <w:i/>
              <w:color w:val="FF0000"/>
            </w:rPr>
            <w:t>(insert title and full name of practitioner here)</w:t>
          </w:r>
        </w:p>
      </w:docPartBody>
    </w:docPart>
    <w:docPart>
      <w:docPartPr>
        <w:name w:val="080FFA08920944EC9F83D3E37FA427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1B6286-4AA4-4F69-8DFC-410195A04603}"/>
      </w:docPartPr>
      <w:docPartBody>
        <w:p w:rsidR="00463794" w:rsidRDefault="00E81872" w:rsidP="00E81872">
          <w:pPr>
            <w:pStyle w:val="080FFA08920944EC9F83D3E37FA427678"/>
          </w:pPr>
          <w:r w:rsidRPr="00257795">
            <w:rPr>
              <w:rStyle w:val="PlaceholderText"/>
              <w:i/>
              <w:color w:val="FF0000"/>
            </w:rPr>
            <w:t>(select relevant board)</w:t>
          </w:r>
        </w:p>
      </w:docPartBody>
    </w:docPart>
    <w:docPart>
      <w:docPartPr>
        <w:name w:val="D437B9F5265C40E2B30740450A852A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AC3F8E-7751-44A3-B4FC-52F12F2AC9DE}"/>
      </w:docPartPr>
      <w:docPartBody>
        <w:p w:rsidR="00463794" w:rsidRDefault="00E81872" w:rsidP="00E81872">
          <w:pPr>
            <w:pStyle w:val="D437B9F5265C40E2B30740450A852A6D8"/>
          </w:pPr>
          <w:r>
            <w:rPr>
              <w:rStyle w:val="PlaceholderText"/>
              <w:i/>
              <w:color w:val="FF0000"/>
            </w:rPr>
            <w:t>(i</w:t>
          </w:r>
          <w:r w:rsidRPr="008E61C8">
            <w:rPr>
              <w:rStyle w:val="PlaceholderText"/>
              <w:i/>
              <w:color w:val="FF0000"/>
            </w:rPr>
            <w:t>nsert number her</w:t>
          </w:r>
          <w:r>
            <w:rPr>
              <w:rStyle w:val="PlaceholderText"/>
              <w:i/>
              <w:color w:val="FF0000"/>
            </w:rPr>
            <w:t>e)</w:t>
          </w:r>
        </w:p>
      </w:docPartBody>
    </w:docPart>
    <w:docPart>
      <w:docPartPr>
        <w:name w:val="222FA00AA256448E9CAC4151C49EDD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119A9-F513-44F8-B5A8-3056877ED681}"/>
      </w:docPartPr>
      <w:docPartBody>
        <w:p w:rsidR="00463794" w:rsidRDefault="00E81872" w:rsidP="00E81872">
          <w:pPr>
            <w:pStyle w:val="222FA00AA256448E9CAC4151C49EDDA28"/>
          </w:pPr>
          <w:r w:rsidRPr="008E61C8">
            <w:rPr>
              <w:rStyle w:val="PlaceholderText"/>
              <w:i/>
              <w:color w:val="FF0000"/>
            </w:rPr>
            <w:t>(insert full name of the relevant professional institute/association/accrediting body/other (please specify)</w:t>
          </w:r>
        </w:p>
      </w:docPartBody>
    </w:docPart>
    <w:docPart>
      <w:docPartPr>
        <w:name w:val="B5B3EB56740A46D08D817C709E2182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2746FC-9E96-40BD-9DAB-3BC6DD40869D}"/>
      </w:docPartPr>
      <w:docPartBody>
        <w:p w:rsidR="00284181" w:rsidRDefault="00E81872" w:rsidP="008D71C7">
          <w:pPr>
            <w:pStyle w:val="B5B3EB56740A46D08D817C709E2182EC"/>
          </w:pPr>
          <w:r>
            <w:t xml:space="preserve">                                                                         </w:t>
          </w:r>
        </w:p>
      </w:docPartBody>
    </w:docPart>
    <w:docPart>
      <w:docPartPr>
        <w:name w:val="43218CBCB5C6427985CBE6C757DFE6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B8FF0C-FA29-4A75-82DE-2BFC9563EFF3}"/>
      </w:docPartPr>
      <w:docPartBody>
        <w:p w:rsidR="00284181" w:rsidRDefault="00E81872" w:rsidP="00E81872">
          <w:pPr>
            <w:pStyle w:val="43218CBCB5C6427985CBE6C757DFE6B61"/>
          </w:pPr>
          <w:r>
            <w:rPr>
              <w:color w:val="FF0000"/>
            </w:rPr>
            <w:t xml:space="preserve">                                  </w:t>
          </w:r>
          <w:r>
            <w:t xml:space="preserve">               </w:t>
          </w:r>
        </w:p>
      </w:docPartBody>
    </w:docPart>
    <w:docPart>
      <w:docPartPr>
        <w:name w:val="D9D036B0D0D040269FDB6E502C7DD1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4B8C6D-8A9F-450E-AD5F-3E06BC278D9E}"/>
      </w:docPartPr>
      <w:docPartBody>
        <w:p w:rsidR="00284181" w:rsidRDefault="00E81872" w:rsidP="00E81872">
          <w:pPr>
            <w:pStyle w:val="D9D036B0D0D040269FDB6E502C7DD1951"/>
          </w:pPr>
          <w:r>
            <w:rPr>
              <w:i/>
              <w:color w:val="FF0000"/>
            </w:rPr>
            <w:t xml:space="preserve">                                                           </w:t>
          </w:r>
        </w:p>
      </w:docPartBody>
    </w:docPart>
    <w:docPart>
      <w:docPartPr>
        <w:name w:val="A7F99245B3F64BB082161367D92E9E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947C11-1BA1-4F5B-B9A2-663541E4F7C1}"/>
      </w:docPartPr>
      <w:docPartBody>
        <w:p w:rsidR="00284181" w:rsidRDefault="00E81872" w:rsidP="00E81872">
          <w:pPr>
            <w:pStyle w:val="A7F99245B3F64BB082161367D92E9E5B1"/>
          </w:pPr>
          <w:r>
            <w:rPr>
              <w:i/>
              <w:color w:val="FF0000"/>
            </w:rPr>
            <w:t xml:space="preserve">                                                           </w:t>
          </w:r>
        </w:p>
      </w:docPartBody>
    </w:docPart>
    <w:docPart>
      <w:docPartPr>
        <w:name w:val="18EDC12BD8864C108D7FFF69CA3962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E1FE53-A494-40CF-8D46-FCDC54C59945}"/>
      </w:docPartPr>
      <w:docPartBody>
        <w:p w:rsidR="00284181" w:rsidRDefault="00E81872" w:rsidP="00E81872">
          <w:pPr>
            <w:pStyle w:val="18EDC12BD8864C108D7FFF69CA39625B1"/>
          </w:pPr>
          <w:r>
            <w:rPr>
              <w:i/>
              <w:color w:val="FF0000"/>
            </w:rPr>
            <w:t xml:space="preserve">                                                            </w:t>
          </w:r>
        </w:p>
      </w:docPartBody>
    </w:docPart>
    <w:docPart>
      <w:docPartPr>
        <w:name w:val="62EC9F0776B04983BC86FF161503C1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BB90D-5C44-41E6-85C0-A7A3DF03DC33}"/>
      </w:docPartPr>
      <w:docPartBody>
        <w:p w:rsidR="00284181" w:rsidRDefault="00E81872" w:rsidP="008D71C7">
          <w:pPr>
            <w:pStyle w:val="62EC9F0776B04983BC86FF161503C12F"/>
          </w:pPr>
          <w:r>
            <w:t xml:space="preserve">                                      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CCB"/>
    <w:rsid w:val="00284181"/>
    <w:rsid w:val="00463794"/>
    <w:rsid w:val="008D71C7"/>
    <w:rsid w:val="008F1CCB"/>
    <w:rsid w:val="00E75298"/>
    <w:rsid w:val="00E81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81872"/>
    <w:rPr>
      <w:color w:val="808080"/>
    </w:rPr>
  </w:style>
  <w:style w:type="paragraph" w:customStyle="1" w:styleId="1761E479CAFB49C7BFA7DD92AB9DCA29">
    <w:name w:val="1761E479CAFB49C7BFA7DD92AB9DCA29"/>
    <w:rsid w:val="008F1CCB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D3481DA5C00E418AA3F33222AF0D2790">
    <w:name w:val="D3481DA5C00E418AA3F33222AF0D2790"/>
    <w:rsid w:val="008F1CCB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080FFA08920944EC9F83D3E37FA42767">
    <w:name w:val="080FFA08920944EC9F83D3E37FA42767"/>
    <w:rsid w:val="008F1CCB"/>
  </w:style>
  <w:style w:type="paragraph" w:customStyle="1" w:styleId="D437B9F5265C40E2B30740450A852A6D">
    <w:name w:val="D437B9F5265C40E2B30740450A852A6D"/>
    <w:rsid w:val="008F1CCB"/>
  </w:style>
  <w:style w:type="paragraph" w:customStyle="1" w:styleId="222FA00AA256448E9CAC4151C49EDDA2">
    <w:name w:val="222FA00AA256448E9CAC4151C49EDDA2"/>
    <w:rsid w:val="008F1CCB"/>
  </w:style>
  <w:style w:type="paragraph" w:customStyle="1" w:styleId="7FDB15F510374B50BBBC14636102C0F1">
    <w:name w:val="7FDB15F510374B50BBBC14636102C0F1"/>
    <w:rsid w:val="008F1CCB"/>
  </w:style>
  <w:style w:type="paragraph" w:customStyle="1" w:styleId="1761E479CAFB49C7BFA7DD92AB9DCA291">
    <w:name w:val="1761E479CAFB49C7BFA7DD92AB9DCA291"/>
    <w:rsid w:val="008F1CCB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3481DA5C00E418AA3F33222AF0D27901">
    <w:name w:val="D3481DA5C00E418AA3F33222AF0D27901"/>
    <w:rsid w:val="008F1CCB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080FFA08920944EC9F83D3E37FA427671">
    <w:name w:val="080FFA08920944EC9F83D3E37FA427671"/>
    <w:rsid w:val="008F1CCB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D437B9F5265C40E2B30740450A852A6D1">
    <w:name w:val="D437B9F5265C40E2B30740450A852A6D1"/>
    <w:rsid w:val="008F1CCB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222FA00AA256448E9CAC4151C49EDDA21">
    <w:name w:val="222FA00AA256448E9CAC4151C49EDDA21"/>
    <w:rsid w:val="008F1CCB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B2B10A7559F948DAB71DA2CE1DADA672">
    <w:name w:val="B2B10A7559F948DAB71DA2CE1DADA672"/>
    <w:rsid w:val="008F1CCB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ED6541BF88BE4D2593CCC9FD43D39472">
    <w:name w:val="ED6541BF88BE4D2593CCC9FD43D39472"/>
    <w:rsid w:val="008F1CCB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7FDB15F510374B50BBBC14636102C0F11">
    <w:name w:val="7FDB15F510374B50BBBC14636102C0F11"/>
    <w:rsid w:val="008F1CCB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6DA6066B1DF4CA7A86B75AA13818405">
    <w:name w:val="16DA6066B1DF4CA7A86B75AA13818405"/>
    <w:rsid w:val="008F1CCB"/>
  </w:style>
  <w:style w:type="paragraph" w:customStyle="1" w:styleId="7B398B3803FE4E56AD7E57DEAA07E78B">
    <w:name w:val="7B398B3803FE4E56AD7E57DEAA07E78B"/>
    <w:rsid w:val="008F1CCB"/>
  </w:style>
  <w:style w:type="paragraph" w:customStyle="1" w:styleId="4F850C82DB2840009C1E3FF8A3E08842">
    <w:name w:val="4F850C82DB2840009C1E3FF8A3E08842"/>
    <w:rsid w:val="008F1CCB"/>
  </w:style>
  <w:style w:type="paragraph" w:customStyle="1" w:styleId="75195ECC219E493D94BC254A541CDC11">
    <w:name w:val="75195ECC219E493D94BC254A541CDC11"/>
    <w:rsid w:val="008F1CCB"/>
  </w:style>
  <w:style w:type="paragraph" w:customStyle="1" w:styleId="1761E479CAFB49C7BFA7DD92AB9DCA292">
    <w:name w:val="1761E479CAFB49C7BFA7DD92AB9DCA292"/>
    <w:rsid w:val="008F1CCB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3481DA5C00E418AA3F33222AF0D27902">
    <w:name w:val="D3481DA5C00E418AA3F33222AF0D27902"/>
    <w:rsid w:val="008F1CCB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080FFA08920944EC9F83D3E37FA427672">
    <w:name w:val="080FFA08920944EC9F83D3E37FA427672"/>
    <w:rsid w:val="008F1CCB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D437B9F5265C40E2B30740450A852A6D2">
    <w:name w:val="D437B9F5265C40E2B30740450A852A6D2"/>
    <w:rsid w:val="008F1CCB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222FA00AA256448E9CAC4151C49EDDA22">
    <w:name w:val="222FA00AA256448E9CAC4151C49EDDA22"/>
    <w:rsid w:val="008F1CCB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B2B10A7559F948DAB71DA2CE1DADA6721">
    <w:name w:val="B2B10A7559F948DAB71DA2CE1DADA6721"/>
    <w:rsid w:val="008F1CCB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ED6541BF88BE4D2593CCC9FD43D394721">
    <w:name w:val="ED6541BF88BE4D2593CCC9FD43D394721"/>
    <w:rsid w:val="008F1CCB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16DA6066B1DF4CA7A86B75AA138184051">
    <w:name w:val="16DA6066B1DF4CA7A86B75AA138184051"/>
    <w:rsid w:val="008F1CCB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7B398B3803FE4E56AD7E57DEAA07E78B1">
    <w:name w:val="7B398B3803FE4E56AD7E57DEAA07E78B1"/>
    <w:rsid w:val="008F1CCB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4F850C82DB2840009C1E3FF8A3E088421">
    <w:name w:val="4F850C82DB2840009C1E3FF8A3E088421"/>
    <w:rsid w:val="008F1CCB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75195ECC219E493D94BC254A541CDC111">
    <w:name w:val="75195ECC219E493D94BC254A541CDC111"/>
    <w:rsid w:val="008F1CCB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1761E479CAFB49C7BFA7DD92AB9DCA293">
    <w:name w:val="1761E479CAFB49C7BFA7DD92AB9DCA293"/>
    <w:rsid w:val="008F1CCB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3481DA5C00E418AA3F33222AF0D27903">
    <w:name w:val="D3481DA5C00E418AA3F33222AF0D27903"/>
    <w:rsid w:val="008F1CCB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080FFA08920944EC9F83D3E37FA427673">
    <w:name w:val="080FFA08920944EC9F83D3E37FA427673"/>
    <w:rsid w:val="008F1CCB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D437B9F5265C40E2B30740450A852A6D3">
    <w:name w:val="D437B9F5265C40E2B30740450A852A6D3"/>
    <w:rsid w:val="008F1CCB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222FA00AA256448E9CAC4151C49EDDA23">
    <w:name w:val="222FA00AA256448E9CAC4151C49EDDA23"/>
    <w:rsid w:val="008F1CCB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B2B10A7559F948DAB71DA2CE1DADA6722">
    <w:name w:val="B2B10A7559F948DAB71DA2CE1DADA6722"/>
    <w:rsid w:val="008F1CCB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ED6541BF88BE4D2593CCC9FD43D394722">
    <w:name w:val="ED6541BF88BE4D2593CCC9FD43D394722"/>
    <w:rsid w:val="008F1CCB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16DA6066B1DF4CA7A86B75AA138184052">
    <w:name w:val="16DA6066B1DF4CA7A86B75AA138184052"/>
    <w:rsid w:val="008F1CCB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7B398B3803FE4E56AD7E57DEAA07E78B2">
    <w:name w:val="7B398B3803FE4E56AD7E57DEAA07E78B2"/>
    <w:rsid w:val="008F1CCB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4F850C82DB2840009C1E3FF8A3E088422">
    <w:name w:val="4F850C82DB2840009C1E3FF8A3E088422"/>
    <w:rsid w:val="008F1CCB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75195ECC219E493D94BC254A541CDC112">
    <w:name w:val="75195ECC219E493D94BC254A541CDC112"/>
    <w:rsid w:val="008F1CCB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1761E479CAFB49C7BFA7DD92AB9DCA294">
    <w:name w:val="1761E479CAFB49C7BFA7DD92AB9DCA294"/>
    <w:rsid w:val="00463794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3481DA5C00E418AA3F33222AF0D27904">
    <w:name w:val="D3481DA5C00E418AA3F33222AF0D27904"/>
    <w:rsid w:val="00463794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080FFA08920944EC9F83D3E37FA427674">
    <w:name w:val="080FFA08920944EC9F83D3E37FA427674"/>
    <w:rsid w:val="00463794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D437B9F5265C40E2B30740450A852A6D4">
    <w:name w:val="D437B9F5265C40E2B30740450A852A6D4"/>
    <w:rsid w:val="00463794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222FA00AA256448E9CAC4151C49EDDA24">
    <w:name w:val="222FA00AA256448E9CAC4151C49EDDA24"/>
    <w:rsid w:val="00463794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B2B10A7559F948DAB71DA2CE1DADA6723">
    <w:name w:val="B2B10A7559F948DAB71DA2CE1DADA6723"/>
    <w:rsid w:val="00463794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ED6541BF88BE4D2593CCC9FD43D394723">
    <w:name w:val="ED6541BF88BE4D2593CCC9FD43D394723"/>
    <w:rsid w:val="00463794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16DA6066B1DF4CA7A86B75AA138184053">
    <w:name w:val="16DA6066B1DF4CA7A86B75AA138184053"/>
    <w:rsid w:val="00463794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7B398B3803FE4E56AD7E57DEAA07E78B3">
    <w:name w:val="7B398B3803FE4E56AD7E57DEAA07E78B3"/>
    <w:rsid w:val="00463794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4F850C82DB2840009C1E3FF8A3E088423">
    <w:name w:val="4F850C82DB2840009C1E3FF8A3E088423"/>
    <w:rsid w:val="00463794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75195ECC219E493D94BC254A541CDC113">
    <w:name w:val="75195ECC219E493D94BC254A541CDC113"/>
    <w:rsid w:val="00463794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1761E479CAFB49C7BFA7DD92AB9DCA295">
    <w:name w:val="1761E479CAFB49C7BFA7DD92AB9DCA295"/>
    <w:rsid w:val="00463794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3481DA5C00E418AA3F33222AF0D27905">
    <w:name w:val="D3481DA5C00E418AA3F33222AF0D27905"/>
    <w:rsid w:val="00463794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080FFA08920944EC9F83D3E37FA427675">
    <w:name w:val="080FFA08920944EC9F83D3E37FA427675"/>
    <w:rsid w:val="00463794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D437B9F5265C40E2B30740450A852A6D5">
    <w:name w:val="D437B9F5265C40E2B30740450A852A6D5"/>
    <w:rsid w:val="00463794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222FA00AA256448E9CAC4151C49EDDA25">
    <w:name w:val="222FA00AA256448E9CAC4151C49EDDA25"/>
    <w:rsid w:val="00463794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B2B10A7559F948DAB71DA2CE1DADA6724">
    <w:name w:val="B2B10A7559F948DAB71DA2CE1DADA6724"/>
    <w:rsid w:val="00463794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ED6541BF88BE4D2593CCC9FD43D394724">
    <w:name w:val="ED6541BF88BE4D2593CCC9FD43D394724"/>
    <w:rsid w:val="00463794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16DA6066B1DF4CA7A86B75AA138184054">
    <w:name w:val="16DA6066B1DF4CA7A86B75AA138184054"/>
    <w:rsid w:val="00463794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7B398B3803FE4E56AD7E57DEAA07E78B4">
    <w:name w:val="7B398B3803FE4E56AD7E57DEAA07E78B4"/>
    <w:rsid w:val="00463794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4F850C82DB2840009C1E3FF8A3E088424">
    <w:name w:val="4F850C82DB2840009C1E3FF8A3E088424"/>
    <w:rsid w:val="00463794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75195ECC219E493D94BC254A541CDC114">
    <w:name w:val="75195ECC219E493D94BC254A541CDC114"/>
    <w:rsid w:val="00463794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1761E479CAFB49C7BFA7DD92AB9DCA296">
    <w:name w:val="1761E479CAFB49C7BFA7DD92AB9DCA296"/>
    <w:rsid w:val="00E7529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3481DA5C00E418AA3F33222AF0D27906">
    <w:name w:val="D3481DA5C00E418AA3F33222AF0D27906"/>
    <w:rsid w:val="00E7529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080FFA08920944EC9F83D3E37FA427676">
    <w:name w:val="080FFA08920944EC9F83D3E37FA427676"/>
    <w:rsid w:val="00E75298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D437B9F5265C40E2B30740450A852A6D6">
    <w:name w:val="D437B9F5265C40E2B30740450A852A6D6"/>
    <w:rsid w:val="00E75298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222FA00AA256448E9CAC4151C49EDDA26">
    <w:name w:val="222FA00AA256448E9CAC4151C49EDDA26"/>
    <w:rsid w:val="00E75298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B2B10A7559F948DAB71DA2CE1DADA6725">
    <w:name w:val="B2B10A7559F948DAB71DA2CE1DADA6725"/>
    <w:rsid w:val="00E75298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ED6541BF88BE4D2593CCC9FD43D394725">
    <w:name w:val="ED6541BF88BE4D2593CCC9FD43D394725"/>
    <w:rsid w:val="00E75298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16DA6066B1DF4CA7A86B75AA138184055">
    <w:name w:val="16DA6066B1DF4CA7A86B75AA138184055"/>
    <w:rsid w:val="00E75298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7B398B3803FE4E56AD7E57DEAA07E78B5">
    <w:name w:val="7B398B3803FE4E56AD7E57DEAA07E78B5"/>
    <w:rsid w:val="00E75298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4F850C82DB2840009C1E3FF8A3E088425">
    <w:name w:val="4F850C82DB2840009C1E3FF8A3E088425"/>
    <w:rsid w:val="00E75298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75195ECC219E493D94BC254A541CDC115">
    <w:name w:val="75195ECC219E493D94BC254A541CDC115"/>
    <w:rsid w:val="00E75298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1761E479CAFB49C7BFA7DD92AB9DCA297">
    <w:name w:val="1761E479CAFB49C7BFA7DD92AB9DCA297"/>
    <w:rsid w:val="00E7529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3481DA5C00E418AA3F33222AF0D27907">
    <w:name w:val="D3481DA5C00E418AA3F33222AF0D27907"/>
    <w:rsid w:val="00E7529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080FFA08920944EC9F83D3E37FA427677">
    <w:name w:val="080FFA08920944EC9F83D3E37FA427677"/>
    <w:rsid w:val="00E75298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D437B9F5265C40E2B30740450A852A6D7">
    <w:name w:val="D437B9F5265C40E2B30740450A852A6D7"/>
    <w:rsid w:val="00E75298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222FA00AA256448E9CAC4151C49EDDA27">
    <w:name w:val="222FA00AA256448E9CAC4151C49EDDA27"/>
    <w:rsid w:val="00E75298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B2B10A7559F948DAB71DA2CE1DADA6726">
    <w:name w:val="B2B10A7559F948DAB71DA2CE1DADA6726"/>
    <w:rsid w:val="00E75298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ED6541BF88BE4D2593CCC9FD43D394726">
    <w:name w:val="ED6541BF88BE4D2593CCC9FD43D394726"/>
    <w:rsid w:val="00E75298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16DA6066B1DF4CA7A86B75AA138184056">
    <w:name w:val="16DA6066B1DF4CA7A86B75AA138184056"/>
    <w:rsid w:val="00E75298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7B398B3803FE4E56AD7E57DEAA07E78B6">
    <w:name w:val="7B398B3803FE4E56AD7E57DEAA07E78B6"/>
    <w:rsid w:val="00E75298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4F850C82DB2840009C1E3FF8A3E088426">
    <w:name w:val="4F850C82DB2840009C1E3FF8A3E088426"/>
    <w:rsid w:val="00E75298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75195ECC219E493D94BC254A541CDC116">
    <w:name w:val="75195ECC219E493D94BC254A541CDC116"/>
    <w:rsid w:val="00E75298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C34927AC4564469A8270185444AE0969">
    <w:name w:val="C34927AC4564469A8270185444AE0969"/>
    <w:rsid w:val="008D71C7"/>
  </w:style>
  <w:style w:type="paragraph" w:customStyle="1" w:styleId="C7ABA2A963504777B94AFF3E329BA00F">
    <w:name w:val="C7ABA2A963504777B94AFF3E329BA00F"/>
    <w:rsid w:val="008D71C7"/>
  </w:style>
  <w:style w:type="paragraph" w:customStyle="1" w:styleId="062BC24D27EC47419DC35A98CCBFB41F">
    <w:name w:val="062BC24D27EC47419DC35A98CCBFB41F"/>
    <w:rsid w:val="008D71C7"/>
  </w:style>
  <w:style w:type="paragraph" w:customStyle="1" w:styleId="501581E731294077A3AE55D56F49F442">
    <w:name w:val="501581E731294077A3AE55D56F49F442"/>
    <w:rsid w:val="008D71C7"/>
  </w:style>
  <w:style w:type="paragraph" w:customStyle="1" w:styleId="01B9B49B34BE41B389D9037AEC2652F6">
    <w:name w:val="01B9B49B34BE41B389D9037AEC2652F6"/>
    <w:rsid w:val="008D71C7"/>
  </w:style>
  <w:style w:type="paragraph" w:customStyle="1" w:styleId="6C01B2A8DB6647FD8DBCC30B2BA0CB2B">
    <w:name w:val="6C01B2A8DB6647FD8DBCC30B2BA0CB2B"/>
    <w:rsid w:val="008D71C7"/>
  </w:style>
  <w:style w:type="paragraph" w:customStyle="1" w:styleId="B5B3EB56740A46D08D817C709E2182EC">
    <w:name w:val="B5B3EB56740A46D08D817C709E2182EC"/>
    <w:rsid w:val="008D71C7"/>
  </w:style>
  <w:style w:type="paragraph" w:customStyle="1" w:styleId="43218CBCB5C6427985CBE6C757DFE6B6">
    <w:name w:val="43218CBCB5C6427985CBE6C757DFE6B6"/>
    <w:rsid w:val="008D71C7"/>
  </w:style>
  <w:style w:type="paragraph" w:customStyle="1" w:styleId="D9D036B0D0D040269FDB6E502C7DD195">
    <w:name w:val="D9D036B0D0D040269FDB6E502C7DD195"/>
    <w:rsid w:val="008D71C7"/>
  </w:style>
  <w:style w:type="paragraph" w:customStyle="1" w:styleId="A7F99245B3F64BB082161367D92E9E5B">
    <w:name w:val="A7F99245B3F64BB082161367D92E9E5B"/>
    <w:rsid w:val="008D71C7"/>
  </w:style>
  <w:style w:type="paragraph" w:customStyle="1" w:styleId="18EDC12BD8864C108D7FFF69CA39625B">
    <w:name w:val="18EDC12BD8864C108D7FFF69CA39625B"/>
    <w:rsid w:val="008D71C7"/>
  </w:style>
  <w:style w:type="paragraph" w:customStyle="1" w:styleId="62EC9F0776B04983BC86FF161503C12F">
    <w:name w:val="62EC9F0776B04983BC86FF161503C12F"/>
    <w:rsid w:val="008D71C7"/>
  </w:style>
  <w:style w:type="paragraph" w:customStyle="1" w:styleId="1761E479CAFB49C7BFA7DD92AB9DCA298">
    <w:name w:val="1761E479CAFB49C7BFA7DD92AB9DCA298"/>
    <w:rsid w:val="00E8187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3481DA5C00E418AA3F33222AF0D27908">
    <w:name w:val="D3481DA5C00E418AA3F33222AF0D27908"/>
    <w:rsid w:val="00E8187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080FFA08920944EC9F83D3E37FA427678">
    <w:name w:val="080FFA08920944EC9F83D3E37FA427678"/>
    <w:rsid w:val="00E81872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D437B9F5265C40E2B30740450A852A6D8">
    <w:name w:val="D437B9F5265C40E2B30740450A852A6D8"/>
    <w:rsid w:val="00E81872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222FA00AA256448E9CAC4151C49EDDA28">
    <w:name w:val="222FA00AA256448E9CAC4151C49EDDA28"/>
    <w:rsid w:val="00E81872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43218CBCB5C6427985CBE6C757DFE6B61">
    <w:name w:val="43218CBCB5C6427985CBE6C757DFE6B61"/>
    <w:rsid w:val="00E81872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D9D036B0D0D040269FDB6E502C7DD1951">
    <w:name w:val="D9D036B0D0D040269FDB6E502C7DD1951"/>
    <w:rsid w:val="00E81872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A7F99245B3F64BB082161367D92E9E5B1">
    <w:name w:val="A7F99245B3F64BB082161367D92E9E5B1"/>
    <w:rsid w:val="00E81872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18EDC12BD8864C108D7FFF69CA39625B1">
    <w:name w:val="18EDC12BD8864C108D7FFF69CA39625B1"/>
    <w:rsid w:val="00E81872"/>
    <w:pPr>
      <w:spacing w:after="0" w:line="240" w:lineRule="auto"/>
    </w:pPr>
    <w:rPr>
      <w:rFonts w:ascii="Arial" w:eastAsiaTheme="minorHAnsi" w:hAnsi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 of Health Ombudsman">
      <a:dk1>
        <a:sysClr val="windowText" lastClr="000000"/>
      </a:dk1>
      <a:lt1>
        <a:sysClr val="window" lastClr="FFFFFF"/>
      </a:lt1>
      <a:dk2>
        <a:srgbClr val="210021"/>
      </a:dk2>
      <a:lt2>
        <a:srgbClr val="757D95"/>
      </a:lt2>
      <a:accent1>
        <a:srgbClr val="2F5CB7"/>
      </a:accent1>
      <a:accent2>
        <a:srgbClr val="00A2AD"/>
      </a:accent2>
      <a:accent3>
        <a:srgbClr val="723D9D"/>
      </a:accent3>
      <a:accent4>
        <a:srgbClr val="35A2DB"/>
      </a:accent4>
      <a:accent5>
        <a:srgbClr val="61BBC3"/>
      </a:accent5>
      <a:accent6>
        <a:srgbClr val="9E85B6"/>
      </a:accent6>
      <a:hlink>
        <a:srgbClr val="00909B"/>
      </a:hlink>
      <a:folHlink>
        <a:srgbClr val="00909B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96D556D-6AAF-4FE8-A79A-06932C702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</Template>
  <TotalTime>52</TotalTime>
  <Pages>2</Pages>
  <Words>484</Words>
  <Characters>2761</Characters>
  <Application>Microsoft Office Word</Application>
  <DocSecurity>8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Theo Georga</dc:creator>
  <cp:lastModifiedBy>Theo Georga</cp:lastModifiedBy>
  <cp:revision>17</cp:revision>
  <cp:lastPrinted>2013-02-13T02:39:00Z</cp:lastPrinted>
  <dcterms:created xsi:type="dcterms:W3CDTF">2017-02-15T03:21:00Z</dcterms:created>
  <dcterms:modified xsi:type="dcterms:W3CDTF">2017-03-01T04:00:00Z</dcterms:modified>
</cp:coreProperties>
</file>