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8B2" w:rsidRDefault="004C08B2" w:rsidP="004C08B2">
      <w:pPr>
        <w:pStyle w:val="BodyText"/>
      </w:pPr>
      <w:r>
        <w:t xml:space="preserve">In circumstances where it is not possible to access a chaperone who meets the criteria outlined in the </w:t>
      </w:r>
      <w:r w:rsidRPr="0024083A">
        <w:rPr>
          <w:i/>
        </w:rPr>
        <w:t>Chaperone protocol</w:t>
      </w:r>
      <w:r>
        <w:rPr>
          <w:i/>
        </w:rPr>
        <w:t xml:space="preserve"> for registered health practitioners</w:t>
      </w:r>
      <w:r>
        <w:t>, the practitioner is required to:</w:t>
      </w:r>
    </w:p>
    <w:p w:rsidR="004C08B2" w:rsidRDefault="00773F29" w:rsidP="004C08B2">
      <w:pPr>
        <w:pStyle w:val="ListNumber0"/>
      </w:pPr>
      <w:r>
        <w:t>C</w:t>
      </w:r>
      <w:r w:rsidR="004C08B2">
        <w:t xml:space="preserve">omplete the </w:t>
      </w:r>
      <w:r w:rsidR="004C08B2" w:rsidRPr="0024083A">
        <w:rPr>
          <w:i/>
        </w:rPr>
        <w:t>Nomin</w:t>
      </w:r>
      <w:r w:rsidR="004C08B2">
        <w:rPr>
          <w:i/>
        </w:rPr>
        <w:t>a</w:t>
      </w:r>
      <w:r w:rsidR="004C08B2" w:rsidRPr="0024083A">
        <w:rPr>
          <w:i/>
        </w:rPr>
        <w:t>tion for approval</w:t>
      </w:r>
      <w:r w:rsidR="004C08B2">
        <w:t xml:space="preserve"> section and attach further relevant information</w:t>
      </w:r>
      <w:r>
        <w:t>.</w:t>
      </w:r>
      <w:r w:rsidR="004C08B2">
        <w:t xml:space="preserve"> </w:t>
      </w:r>
    </w:p>
    <w:p w:rsidR="004C08B2" w:rsidRDefault="00773F29" w:rsidP="004C08B2">
      <w:pPr>
        <w:pStyle w:val="ListNumber0"/>
      </w:pPr>
      <w:r>
        <w:t>E</w:t>
      </w:r>
      <w:r w:rsidR="004C08B2">
        <w:t xml:space="preserve">nsure the nominated chaperone fully completes the </w:t>
      </w:r>
      <w:r w:rsidR="004C08B2" w:rsidRPr="0024083A">
        <w:rPr>
          <w:i/>
        </w:rPr>
        <w:t>Confirmation by nominee</w:t>
      </w:r>
      <w:r w:rsidR="004C08B2">
        <w:t xml:space="preserve"> section and provides a certified copy of their driver’s licence, passport or other valid photographic identification that includes a sample of their signature</w:t>
      </w:r>
      <w:r>
        <w:t>.</w:t>
      </w:r>
    </w:p>
    <w:p w:rsidR="004C08B2" w:rsidRDefault="00773F29" w:rsidP="004C08B2">
      <w:pPr>
        <w:pStyle w:val="ListNumber0"/>
      </w:pPr>
      <w:r>
        <w:t>S</w:t>
      </w:r>
      <w:r w:rsidR="004C08B2">
        <w:t xml:space="preserve">ubmit the </w:t>
      </w:r>
      <w:r w:rsidR="004C08B2" w:rsidRPr="00773F29">
        <w:rPr>
          <w:i/>
        </w:rPr>
        <w:t>Chaperone nomination submission</w:t>
      </w:r>
      <w:r w:rsidR="004C08B2">
        <w:t xml:space="preserve"> form to the </w:t>
      </w:r>
      <w:r>
        <w:t xml:space="preserve">Office of the Health Ombudsman (OHO) </w:t>
      </w:r>
      <w:r w:rsidR="004C08B2">
        <w:t xml:space="preserve">for approval by the Health Ombudsman.  </w:t>
      </w:r>
    </w:p>
    <w:p w:rsidR="004C08B2" w:rsidRPr="00E37D4C" w:rsidRDefault="004C08B2" w:rsidP="004C08B2">
      <w:pPr>
        <w:pStyle w:val="Heading2"/>
      </w:pPr>
      <w:r w:rsidRPr="00E37D4C">
        <w:t>Nomination for approval</w:t>
      </w:r>
      <w:r>
        <w:t xml:space="preserve"> </w:t>
      </w:r>
      <w:r w:rsidRPr="00773F29">
        <w:rPr>
          <w:i/>
        </w:rPr>
        <w:t>(to be completed by the practitioner)</w:t>
      </w:r>
    </w:p>
    <w:p w:rsidR="004C08B2" w:rsidRDefault="004C08B2" w:rsidP="00773F29">
      <w:pPr>
        <w:pStyle w:val="BodyText"/>
      </w:pPr>
      <w:r>
        <w:t xml:space="preserve">I, </w:t>
      </w:r>
      <w:sdt>
        <w:sdtPr>
          <w:rPr>
            <w:rStyle w:val="BodyTextChar"/>
          </w:rPr>
          <w:id w:val="-289589292"/>
          <w:placeholder>
            <w:docPart w:val="7CD6E9C6F7224D4594FB9E3801F06E33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permStart w:id="1190599419" w:edGrp="everyone"/>
          <w:r w:rsidR="00773F29" w:rsidRPr="00773F29">
            <w:rPr>
              <w:i/>
              <w:color w:val="FF0000"/>
            </w:rPr>
            <w:t>(insert title and full name of practitioner here)</w:t>
          </w:r>
          <w:permEnd w:id="1190599419"/>
        </w:sdtContent>
      </w:sdt>
      <w:r w:rsidR="00773F29">
        <w:rPr>
          <w:rStyle w:val="PlaceholderText"/>
          <w:rFonts w:asciiTheme="minorHAnsi" w:eastAsia="Times New Roman" w:hAnsiTheme="minorHAnsi" w:cs="Times New Roman"/>
          <w:szCs w:val="24"/>
          <w:lang w:eastAsia="en-AU"/>
        </w:rPr>
        <w:t>,</w:t>
      </w:r>
      <w:r w:rsidR="00773F29">
        <w:t xml:space="preserve"> </w:t>
      </w:r>
      <w:r>
        <w:t>n</w:t>
      </w:r>
      <w:r w:rsidRPr="00E37D4C">
        <w:t>ominate</w:t>
      </w:r>
      <w:r>
        <w:t xml:space="preserve"> </w:t>
      </w:r>
      <w:sdt>
        <w:sdtPr>
          <w:id w:val="1553116330"/>
          <w:placeholder>
            <w:docPart w:val="ACF00534924F4BFC9DCB952A5637B0BD"/>
          </w:placeholder>
          <w:showingPlcHdr/>
          <w15:color w:val="000000"/>
        </w:sdtPr>
        <w:sdtEndPr/>
        <w:sdtContent>
          <w:permStart w:id="915026007" w:edGrp="everyone"/>
          <w:r w:rsidR="00773F29" w:rsidRPr="008E61C8">
            <w:rPr>
              <w:i/>
              <w:color w:val="FF0000"/>
            </w:rPr>
            <w:t>(insert title and full name of nominee here)</w:t>
          </w:r>
          <w:permEnd w:id="915026007"/>
        </w:sdtContent>
      </w:sdt>
      <w:r w:rsidR="00773F29" w:rsidRPr="00E37D4C">
        <w:t xml:space="preserve"> </w:t>
      </w:r>
      <w:r w:rsidRPr="00E37D4C">
        <w:t xml:space="preserve">to be approved to act as </w:t>
      </w:r>
      <w:r>
        <w:t xml:space="preserve">a </w:t>
      </w:r>
      <w:r w:rsidRPr="00E37D4C">
        <w:t xml:space="preserve">chaperone where a chaperone of the patient’s choice is </w:t>
      </w:r>
      <w:r w:rsidRPr="00FD69EE">
        <w:t xml:space="preserve">not available </w:t>
      </w:r>
      <w:r>
        <w:t>and</w:t>
      </w:r>
      <w:r w:rsidRPr="00FD69EE">
        <w:t>/</w:t>
      </w:r>
      <w:r>
        <w:t>or</w:t>
      </w:r>
      <w:r w:rsidRPr="00FD69EE">
        <w:t xml:space="preserve"> not permitted under the </w:t>
      </w:r>
      <w:r w:rsidR="00773F29">
        <w:t>s</w:t>
      </w:r>
      <w:r w:rsidRPr="00CB6D72">
        <w:t xml:space="preserve">chedule of </w:t>
      </w:r>
      <w:r w:rsidR="00773F29">
        <w:t>c</w:t>
      </w:r>
      <w:r w:rsidRPr="00CB6D72">
        <w:t>onditions</w:t>
      </w:r>
      <w:r w:rsidRPr="00FD69EE">
        <w:t>.</w:t>
      </w:r>
    </w:p>
    <w:p w:rsidR="00773F29" w:rsidRDefault="004C08B2" w:rsidP="00773F29">
      <w:pPr>
        <w:pStyle w:val="BodyText"/>
      </w:pPr>
      <w:r>
        <w:t xml:space="preserve">I confirm that the </w:t>
      </w:r>
      <w:r w:rsidRPr="0018194A">
        <w:t xml:space="preserve">nominee </w:t>
      </w:r>
      <w:r w:rsidRPr="00773F29">
        <w:rPr>
          <w:i/>
        </w:rPr>
        <w:t>does not</w:t>
      </w:r>
      <w:r>
        <w:t xml:space="preserve"> </w:t>
      </w:r>
      <w:r w:rsidRPr="0018194A">
        <w:t>meet the Health Ombudsman’s</w:t>
      </w:r>
      <w:r w:rsidRPr="003F5742">
        <w:t xml:space="preserve"> criteria t</w:t>
      </w:r>
      <w:r w:rsidRPr="007B2CD6">
        <w:t xml:space="preserve">o act as a chaperone as per the </w:t>
      </w:r>
      <w:r w:rsidR="00773F29" w:rsidRPr="00773F29">
        <w:t>c</w:t>
      </w:r>
      <w:r w:rsidRPr="00773F29">
        <w:t xml:space="preserve">haperone </w:t>
      </w:r>
      <w:r w:rsidR="00773F29" w:rsidRPr="00773F29">
        <w:t>p</w:t>
      </w:r>
      <w:r w:rsidRPr="00773F29">
        <w:t>rotocol</w:t>
      </w:r>
      <w:r w:rsidRPr="00F7646E">
        <w:t xml:space="preserve"> </w:t>
      </w:r>
      <w:r>
        <w:t xml:space="preserve">for the following reason/s </w:t>
      </w:r>
      <w:r w:rsidRPr="00773F29">
        <w:rPr>
          <w:i/>
          <w:color w:val="FF0000"/>
        </w:rPr>
        <w:t>(</w:t>
      </w:r>
      <w:r w:rsidR="00773F29" w:rsidRPr="00773F29">
        <w:rPr>
          <w:i/>
          <w:color w:val="FF0000"/>
        </w:rPr>
        <w:t>tick</w:t>
      </w:r>
      <w:r w:rsidRPr="00773F29">
        <w:rPr>
          <w:i/>
          <w:color w:val="FF0000"/>
        </w:rPr>
        <w:t xml:space="preserve"> </w:t>
      </w:r>
      <w:r w:rsidR="00773F29" w:rsidRPr="00773F29">
        <w:rPr>
          <w:i/>
          <w:color w:val="FF0000"/>
        </w:rPr>
        <w:t>applicable option/s</w:t>
      </w:r>
      <w:r w:rsidRPr="00773F29">
        <w:rPr>
          <w:i/>
          <w:color w:val="FF0000"/>
        </w:rPr>
        <w:t>)</w:t>
      </w:r>
      <w:r w:rsidRPr="000874DF">
        <w:t>:</w:t>
      </w:r>
      <w:r w:rsidRPr="007B2CD6">
        <w:t xml:space="preserve"> </w:t>
      </w:r>
      <w:bookmarkStart w:id="0" w:name="_GoBack"/>
      <w:bookmarkEnd w:id="0"/>
    </w:p>
    <w:permStart w:id="1358040483" w:edGrp="everyone"/>
    <w:p w:rsidR="004C08B2" w:rsidRDefault="001003A5" w:rsidP="00773F29">
      <w:pPr>
        <w:pStyle w:val="ListParagraph0"/>
        <w:ind w:left="0"/>
      </w:pPr>
      <w:sdt>
        <w:sdtPr>
          <w:id w:val="1743917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3F29">
            <w:rPr>
              <w:rFonts w:ascii="MS Gothic" w:eastAsia="MS Gothic" w:hAnsi="MS Gothic" w:hint="eastAsia"/>
            </w:rPr>
            <w:t>☐</w:t>
          </w:r>
          <w:permEnd w:id="1358040483"/>
        </w:sdtContent>
      </w:sdt>
      <w:r w:rsidR="00773F29">
        <w:t xml:space="preserve"> </w:t>
      </w:r>
      <w:r w:rsidR="004C08B2">
        <w:t>The nominee is under 18 years of age</w:t>
      </w:r>
      <w:r w:rsidR="00773F29">
        <w:t>.</w:t>
      </w:r>
    </w:p>
    <w:permStart w:id="1677348531" w:edGrp="everyone"/>
    <w:p w:rsidR="004C08B2" w:rsidRDefault="001003A5" w:rsidP="00773F29">
      <w:pPr>
        <w:pStyle w:val="ListParagraph0"/>
        <w:ind w:left="0"/>
      </w:pPr>
      <w:sdt>
        <w:sdtPr>
          <w:id w:val="214859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3F29">
            <w:rPr>
              <w:rFonts w:ascii="MS Gothic" w:eastAsia="MS Gothic" w:hAnsi="MS Gothic" w:hint="eastAsia"/>
            </w:rPr>
            <w:t>☐</w:t>
          </w:r>
          <w:permEnd w:id="1677348531"/>
        </w:sdtContent>
      </w:sdt>
      <w:r w:rsidR="00773F29" w:rsidRPr="005C44BC">
        <w:t xml:space="preserve"> </w:t>
      </w:r>
      <w:r w:rsidR="004C08B2" w:rsidRPr="005C44BC">
        <w:t xml:space="preserve">I </w:t>
      </w:r>
      <w:r w:rsidR="004C08B2">
        <w:t>have a social or familial relationship with the nominee</w:t>
      </w:r>
      <w:r w:rsidR="00773F29">
        <w:t>.</w:t>
      </w:r>
    </w:p>
    <w:p w:rsidR="004C08B2" w:rsidRDefault="001003A5" w:rsidP="00773F29">
      <w:pPr>
        <w:pStyle w:val="ListParagraph0"/>
        <w:ind w:left="0"/>
      </w:pPr>
      <w:sdt>
        <w:sdtPr>
          <w:id w:val="-573517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380012979" w:edGrp="everyone"/>
          <w:r w:rsidR="00773F29">
            <w:rPr>
              <w:rFonts w:ascii="MS Gothic" w:eastAsia="MS Gothic" w:hAnsi="MS Gothic" w:hint="eastAsia"/>
            </w:rPr>
            <w:t>☐</w:t>
          </w:r>
          <w:permEnd w:id="1380012979"/>
        </w:sdtContent>
      </w:sdt>
      <w:r w:rsidR="00773F29" w:rsidRPr="005C44BC">
        <w:t xml:space="preserve"> </w:t>
      </w:r>
      <w:r w:rsidR="004C08B2" w:rsidRPr="005C44BC">
        <w:t>I</w:t>
      </w:r>
      <w:r w:rsidR="004C08B2" w:rsidRPr="00BC477A">
        <w:rPr>
          <w:b/>
        </w:rPr>
        <w:t xml:space="preserve"> </w:t>
      </w:r>
      <w:r w:rsidR="004C08B2">
        <w:t>directly employ or have a direct contractual or financial relationship with the nominee</w:t>
      </w:r>
      <w:r w:rsidR="00773F29">
        <w:t>.</w:t>
      </w:r>
    </w:p>
    <w:p w:rsidR="00773F29" w:rsidRDefault="001003A5" w:rsidP="001656FF">
      <w:pPr>
        <w:pStyle w:val="ListParagraph0"/>
        <w:ind w:hanging="284"/>
      </w:pPr>
      <w:sdt>
        <w:sdtPr>
          <w:id w:val="-508215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535247846" w:edGrp="everyone"/>
          <w:r w:rsidR="00773F29">
            <w:rPr>
              <w:rFonts w:ascii="MS Gothic" w:eastAsia="MS Gothic" w:hAnsi="MS Gothic" w:hint="eastAsia"/>
            </w:rPr>
            <w:t>☐</w:t>
          </w:r>
          <w:permEnd w:id="535247846"/>
        </w:sdtContent>
      </w:sdt>
      <w:r w:rsidR="00773F29">
        <w:t xml:space="preserve"> </w:t>
      </w:r>
      <w:r w:rsidR="004C08B2" w:rsidRPr="001656FF">
        <w:rPr>
          <w:spacing w:val="-2"/>
        </w:rPr>
        <w:t>The nominee is a registered health practitioner</w:t>
      </w:r>
      <w:r w:rsidR="004C08B2" w:rsidRPr="001656FF">
        <w:rPr>
          <w:rStyle w:val="FootnoteReference"/>
          <w:spacing w:val="-2"/>
        </w:rPr>
        <w:footnoteReference w:id="1"/>
      </w:r>
      <w:r w:rsidR="004C08B2" w:rsidRPr="001656FF">
        <w:rPr>
          <w:spacing w:val="-2"/>
        </w:rPr>
        <w:t xml:space="preserve"> with restrictions, conditions or undertakings on their registration and/or and has been the subject of adverse findings in previous disciplinary proceedings</w:t>
      </w:r>
      <w:r w:rsidR="00773F29" w:rsidRPr="001656FF">
        <w:rPr>
          <w:spacing w:val="-2"/>
        </w:rPr>
        <w:t>.</w:t>
      </w:r>
    </w:p>
    <w:p w:rsidR="00773F29" w:rsidRDefault="001003A5" w:rsidP="00773F29">
      <w:pPr>
        <w:pStyle w:val="ListParagraph0"/>
        <w:ind w:left="0"/>
      </w:pPr>
      <w:sdt>
        <w:sdtPr>
          <w:id w:val="-781419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303318997" w:edGrp="everyone"/>
          <w:r w:rsidR="00773F29">
            <w:rPr>
              <w:rFonts w:ascii="MS Gothic" w:eastAsia="MS Gothic" w:hAnsi="MS Gothic" w:hint="eastAsia"/>
            </w:rPr>
            <w:t>☐</w:t>
          </w:r>
          <w:permEnd w:id="1303318997"/>
        </w:sdtContent>
      </w:sdt>
      <w:r w:rsidR="00773F29">
        <w:t xml:space="preserve"> </w:t>
      </w:r>
      <w:r w:rsidR="004C08B2">
        <w:t>The nominee is not a registered health practitioner</w:t>
      </w:r>
      <w:r w:rsidR="00773F29">
        <w:t>.</w:t>
      </w:r>
      <w:r w:rsidR="004C08B2">
        <w:t xml:space="preserve"> </w:t>
      </w:r>
    </w:p>
    <w:p w:rsidR="004C08B2" w:rsidRDefault="001003A5" w:rsidP="00773F29">
      <w:pPr>
        <w:pStyle w:val="ListParagraph0"/>
        <w:ind w:left="0"/>
      </w:pPr>
      <w:sdt>
        <w:sdtPr>
          <w:id w:val="-1278016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725330779" w:edGrp="everyone"/>
          <w:r w:rsidR="00773F29">
            <w:rPr>
              <w:rFonts w:ascii="MS Gothic" w:eastAsia="MS Gothic" w:hAnsi="MS Gothic" w:hint="eastAsia"/>
            </w:rPr>
            <w:t>☐</w:t>
          </w:r>
          <w:permEnd w:id="1725330779"/>
        </w:sdtContent>
      </w:sdt>
      <w:r w:rsidR="00773F29">
        <w:t xml:space="preserve"> </w:t>
      </w:r>
      <w:r w:rsidR="004C08B2">
        <w:t xml:space="preserve">I have a treating relationship with the nominee. </w:t>
      </w:r>
    </w:p>
    <w:p w:rsidR="004C08B2" w:rsidRDefault="004C08B2" w:rsidP="004C08B2">
      <w:pPr>
        <w:pStyle w:val="BodyText"/>
      </w:pPr>
      <w:r>
        <w:t xml:space="preserve">I understand I am required to provide further information* with this submission explaining why the nominee is a suitable person to act as a chaperone, despite not meeting the required criteria as per the </w:t>
      </w:r>
      <w:r w:rsidR="00015F43">
        <w:t>c</w:t>
      </w:r>
      <w:r w:rsidRPr="00CB6D72">
        <w:t xml:space="preserve">haperone </w:t>
      </w:r>
      <w:r w:rsidR="00015F43">
        <w:t>p</w:t>
      </w:r>
      <w:r w:rsidRPr="00CB6D72">
        <w:t>rotocol</w:t>
      </w:r>
      <w:r>
        <w:t>.</w:t>
      </w:r>
    </w:p>
    <w:p w:rsidR="004C08B2" w:rsidRPr="001656FF" w:rsidRDefault="004C08B2" w:rsidP="001656FF">
      <w:pPr>
        <w:pStyle w:val="BodyText"/>
        <w:rPr>
          <w:sz w:val="20"/>
          <w:szCs w:val="20"/>
        </w:rPr>
      </w:pPr>
      <w:r w:rsidRPr="00BE3122">
        <w:rPr>
          <w:sz w:val="20"/>
          <w:szCs w:val="20"/>
        </w:rPr>
        <w:t>*</w:t>
      </w:r>
      <w:r w:rsidRPr="00BE3122">
        <w:rPr>
          <w:i/>
          <w:sz w:val="20"/>
          <w:szCs w:val="20"/>
        </w:rPr>
        <w:t xml:space="preserve">Further information regarding the reasons why you are unable to nominate a chaperone in line with the </w:t>
      </w:r>
      <w:r w:rsidR="001656FF">
        <w:rPr>
          <w:i/>
          <w:sz w:val="20"/>
          <w:szCs w:val="20"/>
        </w:rPr>
        <w:t>c</w:t>
      </w:r>
      <w:r w:rsidRPr="00BE3122">
        <w:rPr>
          <w:i/>
          <w:sz w:val="20"/>
          <w:szCs w:val="20"/>
        </w:rPr>
        <w:t xml:space="preserve">haperone </w:t>
      </w:r>
      <w:r w:rsidR="001656FF">
        <w:rPr>
          <w:i/>
          <w:sz w:val="20"/>
          <w:szCs w:val="20"/>
        </w:rPr>
        <w:t>p</w:t>
      </w:r>
      <w:r w:rsidRPr="00BE3122">
        <w:rPr>
          <w:i/>
          <w:sz w:val="20"/>
          <w:szCs w:val="20"/>
        </w:rPr>
        <w:t xml:space="preserve">rotocol may include, but is not limited to, why you have been unable to comply with the </w:t>
      </w:r>
      <w:r w:rsidR="001656FF">
        <w:rPr>
          <w:i/>
          <w:sz w:val="20"/>
          <w:szCs w:val="20"/>
        </w:rPr>
        <w:t>c</w:t>
      </w:r>
      <w:r w:rsidRPr="00BE3122">
        <w:rPr>
          <w:i/>
          <w:sz w:val="20"/>
          <w:szCs w:val="20"/>
        </w:rPr>
        <w:t xml:space="preserve">haperone </w:t>
      </w:r>
      <w:r w:rsidR="001656FF">
        <w:rPr>
          <w:i/>
          <w:sz w:val="20"/>
          <w:szCs w:val="20"/>
        </w:rPr>
        <w:t>p</w:t>
      </w:r>
      <w:r w:rsidRPr="00BE3122">
        <w:rPr>
          <w:i/>
          <w:sz w:val="20"/>
          <w:szCs w:val="20"/>
        </w:rPr>
        <w:t>rotocol</w:t>
      </w:r>
      <w:r>
        <w:rPr>
          <w:i/>
          <w:sz w:val="20"/>
          <w:szCs w:val="20"/>
        </w:rPr>
        <w:t xml:space="preserve">, </w:t>
      </w:r>
      <w:r w:rsidRPr="00BE3122">
        <w:rPr>
          <w:i/>
          <w:sz w:val="20"/>
          <w:szCs w:val="20"/>
        </w:rPr>
        <w:t>any steps you have taken to attempt to comp</w:t>
      </w:r>
      <w:r>
        <w:rPr>
          <w:i/>
          <w:sz w:val="20"/>
          <w:szCs w:val="20"/>
        </w:rPr>
        <w:t xml:space="preserve">ly with the </w:t>
      </w:r>
      <w:r w:rsidR="001656FF">
        <w:rPr>
          <w:i/>
          <w:sz w:val="20"/>
          <w:szCs w:val="20"/>
        </w:rPr>
        <w:t>c</w:t>
      </w:r>
      <w:r>
        <w:rPr>
          <w:i/>
          <w:sz w:val="20"/>
          <w:szCs w:val="20"/>
        </w:rPr>
        <w:t xml:space="preserve">haperone </w:t>
      </w:r>
      <w:r w:rsidR="001656FF">
        <w:rPr>
          <w:i/>
          <w:sz w:val="20"/>
          <w:szCs w:val="20"/>
        </w:rPr>
        <w:t>p</w:t>
      </w:r>
      <w:r>
        <w:rPr>
          <w:i/>
          <w:sz w:val="20"/>
          <w:szCs w:val="20"/>
        </w:rPr>
        <w:t>rotocol</w:t>
      </w:r>
      <w:r w:rsidRPr="00BE3122">
        <w:rPr>
          <w:i/>
          <w:sz w:val="20"/>
          <w:szCs w:val="20"/>
        </w:rPr>
        <w:t xml:space="preserve"> and </w:t>
      </w:r>
      <w:r>
        <w:rPr>
          <w:i/>
          <w:sz w:val="20"/>
          <w:szCs w:val="20"/>
        </w:rPr>
        <w:t>why</w:t>
      </w:r>
      <w:r w:rsidRPr="00BE3122">
        <w:rPr>
          <w:i/>
          <w:sz w:val="20"/>
          <w:szCs w:val="20"/>
        </w:rPr>
        <w:t xml:space="preserve"> the nominee/s </w:t>
      </w:r>
      <w:r>
        <w:rPr>
          <w:i/>
          <w:sz w:val="20"/>
          <w:szCs w:val="20"/>
        </w:rPr>
        <w:t xml:space="preserve">is suitable to act as a chaperone to </w:t>
      </w:r>
      <w:r w:rsidRPr="00BE3122">
        <w:rPr>
          <w:i/>
          <w:sz w:val="20"/>
          <w:szCs w:val="20"/>
        </w:rPr>
        <w:t>protect the public health or safety with specific regard to the complaint that has given rise to the requirement for chaperone conditions.</w:t>
      </w:r>
    </w:p>
    <w:p w:rsidR="001656FF" w:rsidRDefault="001656FF" w:rsidP="001656FF">
      <w:pPr>
        <w:pStyle w:val="BodyText"/>
        <w:spacing w:before="480" w:line="360" w:lineRule="auto"/>
      </w:pPr>
      <w:r>
        <w:t xml:space="preserve">Signature:                                                               Date: </w:t>
      </w:r>
      <w:sdt>
        <w:sdtPr>
          <w:id w:val="1344046491"/>
          <w:placeholder>
            <w:docPart w:val="B3B7802472394A528ED23643A374DA76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permStart w:id="571630102" w:edGrp="everyone"/>
          <w:r w:rsidRPr="008E61C8">
            <w:rPr>
              <w:rStyle w:val="PlaceholderText"/>
              <w:i/>
              <w:color w:val="FF0000"/>
            </w:rPr>
            <w:t>Click here to enter a date.</w:t>
          </w:r>
          <w:permEnd w:id="571630102"/>
        </w:sdtContent>
      </w:sdt>
    </w:p>
    <w:p w:rsidR="004C08B2" w:rsidRPr="00E37D4C" w:rsidRDefault="004C08B2" w:rsidP="001656FF">
      <w:pPr>
        <w:pStyle w:val="Heading2"/>
      </w:pPr>
      <w:r w:rsidRPr="00E37D4C">
        <w:lastRenderedPageBreak/>
        <w:t xml:space="preserve">Confirmation by </w:t>
      </w:r>
      <w:r w:rsidR="001656FF">
        <w:t>n</w:t>
      </w:r>
      <w:r w:rsidRPr="00E37D4C">
        <w:t>ominee</w:t>
      </w:r>
      <w:r>
        <w:t xml:space="preserve"> </w:t>
      </w:r>
      <w:r w:rsidRPr="001656FF">
        <w:rPr>
          <w:i/>
        </w:rPr>
        <w:t>(to be completed by the nominee)</w:t>
      </w:r>
    </w:p>
    <w:p w:rsidR="004C08B2" w:rsidRDefault="004C08B2" w:rsidP="00015F43">
      <w:pPr>
        <w:pStyle w:val="BodyText"/>
      </w:pPr>
      <w:r w:rsidRPr="00481DA0">
        <w:t xml:space="preserve">I, </w:t>
      </w:r>
      <w:sdt>
        <w:sdtPr>
          <w:rPr>
            <w:rStyle w:val="BodyTextChar"/>
          </w:rPr>
          <w:id w:val="1266187754"/>
          <w:placeholder>
            <w:docPart w:val="A2CDB2322BB643929FD5C449A21E5321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permStart w:id="152976971" w:edGrp="everyone"/>
          <w:r w:rsidR="000C4ABB">
            <w:rPr>
              <w:i/>
              <w:color w:val="FF0000"/>
            </w:rPr>
            <w:t xml:space="preserve">                          </w:t>
          </w:r>
          <w:r w:rsidR="00AD592A">
            <w:rPr>
              <w:i/>
              <w:color w:val="FF0000"/>
            </w:rPr>
            <w:t xml:space="preserve">         </w:t>
          </w:r>
          <w:r w:rsidR="000C4ABB">
            <w:rPr>
              <w:i/>
              <w:color w:val="FF0000"/>
            </w:rPr>
            <w:t xml:space="preserve">                            </w:t>
          </w:r>
          <w:permEnd w:id="152976971"/>
        </w:sdtContent>
      </w:sdt>
      <w:r w:rsidR="001656FF" w:rsidRPr="00545FF4">
        <w:t xml:space="preserve"> </w:t>
      </w:r>
      <w:r w:rsidRPr="00545FF4">
        <w:t xml:space="preserve">consent </w:t>
      </w:r>
      <w:r w:rsidRPr="0018194A">
        <w:t>to th</w:t>
      </w:r>
      <w:r w:rsidRPr="0017258C">
        <w:t xml:space="preserve">is nomination to act as a </w:t>
      </w:r>
      <w:r w:rsidRPr="00A057A6">
        <w:t xml:space="preserve">chaperone </w:t>
      </w:r>
      <w:r w:rsidR="00AD592A">
        <w:br/>
      </w:r>
      <w:r w:rsidRPr="00A057A6">
        <w:t xml:space="preserve">for </w:t>
      </w:r>
      <w:sdt>
        <w:sdtPr>
          <w:rPr>
            <w:rStyle w:val="BodyTextChar"/>
          </w:rPr>
          <w:id w:val="57608193"/>
          <w:placeholder>
            <w:docPart w:val="F1A7DD6140FA4660B1955EA76A60F614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permStart w:id="266616629" w:edGrp="everyone"/>
          <w:r w:rsidR="000C4ABB">
            <w:rPr>
              <w:i/>
              <w:color w:val="FF0000"/>
            </w:rPr>
            <w:t xml:space="preserve">                                                                    </w:t>
          </w:r>
          <w:permEnd w:id="266616629"/>
        </w:sdtContent>
      </w:sdt>
      <w:r w:rsidR="001656FF">
        <w:t>.</w:t>
      </w:r>
    </w:p>
    <w:p w:rsidR="004C08B2" w:rsidRDefault="004C08B2" w:rsidP="004C08B2">
      <w:pPr>
        <w:pStyle w:val="ListNumber0"/>
        <w:numPr>
          <w:ilvl w:val="0"/>
          <w:numId w:val="37"/>
        </w:numPr>
      </w:pPr>
      <w:r>
        <w:t xml:space="preserve">In doing so, I confirm that I meet the below criteria </w:t>
      </w:r>
      <w:r w:rsidR="001656FF" w:rsidRPr="008E61C8">
        <w:rPr>
          <w:i/>
          <w:color w:val="FF0000"/>
        </w:rPr>
        <w:t>(tick applicable option/s)</w:t>
      </w:r>
      <w:r w:rsidRPr="007B2CD6">
        <w:t>:</w:t>
      </w:r>
    </w:p>
    <w:p w:rsidR="004C08B2" w:rsidRDefault="001003A5" w:rsidP="001656FF">
      <w:pPr>
        <w:pStyle w:val="ListBullet0"/>
        <w:numPr>
          <w:ilvl w:val="0"/>
          <w:numId w:val="0"/>
        </w:numPr>
        <w:ind w:left="567"/>
      </w:pPr>
      <w:sdt>
        <w:sdtPr>
          <w:id w:val="1811128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186689907" w:edGrp="everyone"/>
          <w:r w:rsidR="001656FF">
            <w:rPr>
              <w:rFonts w:ascii="MS Gothic" w:eastAsia="MS Gothic" w:hAnsi="MS Gothic" w:hint="eastAsia"/>
            </w:rPr>
            <w:t>☐</w:t>
          </w:r>
          <w:permEnd w:id="1186689907"/>
        </w:sdtContent>
      </w:sdt>
      <w:r w:rsidR="001656FF">
        <w:t xml:space="preserve"> </w:t>
      </w:r>
      <w:r w:rsidR="004C08B2">
        <w:t xml:space="preserve">I </w:t>
      </w:r>
      <w:r w:rsidR="004C08B2" w:rsidRPr="0026246B">
        <w:t xml:space="preserve">am </w:t>
      </w:r>
      <w:r w:rsidR="004C08B2">
        <w:t>18 years of age or over</w:t>
      </w:r>
      <w:r w:rsidR="001656FF">
        <w:t>.</w:t>
      </w:r>
    </w:p>
    <w:p w:rsidR="001656FF" w:rsidRDefault="001003A5" w:rsidP="001656FF">
      <w:pPr>
        <w:pStyle w:val="ListBullet0"/>
        <w:numPr>
          <w:ilvl w:val="0"/>
          <w:numId w:val="0"/>
        </w:numPr>
        <w:ind w:left="567"/>
      </w:pPr>
      <w:sdt>
        <w:sdtPr>
          <w:id w:val="-1146587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659979285" w:edGrp="everyone"/>
          <w:r w:rsidR="001656FF">
            <w:rPr>
              <w:rFonts w:ascii="MS Gothic" w:eastAsia="MS Gothic" w:hAnsi="MS Gothic" w:hint="eastAsia"/>
            </w:rPr>
            <w:t>☐</w:t>
          </w:r>
          <w:permEnd w:id="1659979285"/>
        </w:sdtContent>
      </w:sdt>
      <w:r w:rsidR="001656FF">
        <w:t xml:space="preserve"> </w:t>
      </w:r>
      <w:r w:rsidR="004C08B2">
        <w:t xml:space="preserve">I </w:t>
      </w:r>
      <w:r w:rsidR="004C08B2" w:rsidRPr="00BC3B5B">
        <w:t>do not</w:t>
      </w:r>
      <w:r w:rsidR="004C08B2" w:rsidRPr="005C44BC">
        <w:t xml:space="preserve"> have a social or familial relationship with the practitioner</w:t>
      </w:r>
      <w:r w:rsidR="001656FF">
        <w:t>.</w:t>
      </w:r>
    </w:p>
    <w:p w:rsidR="001656FF" w:rsidRDefault="001003A5" w:rsidP="001656FF">
      <w:pPr>
        <w:pStyle w:val="ListBullet0"/>
        <w:numPr>
          <w:ilvl w:val="0"/>
          <w:numId w:val="0"/>
        </w:numPr>
        <w:ind w:left="851" w:hanging="284"/>
      </w:pPr>
      <w:sdt>
        <w:sdtPr>
          <w:id w:val="918603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706641075" w:edGrp="everyone"/>
          <w:r w:rsidR="001656FF">
            <w:rPr>
              <w:rFonts w:ascii="MS Gothic" w:eastAsia="MS Gothic" w:hAnsi="MS Gothic" w:hint="eastAsia"/>
            </w:rPr>
            <w:t>☐</w:t>
          </w:r>
          <w:permEnd w:id="706641075"/>
        </w:sdtContent>
      </w:sdt>
      <w:r w:rsidR="001656FF" w:rsidRPr="005C44BC">
        <w:t xml:space="preserve"> </w:t>
      </w:r>
      <w:r w:rsidR="004C08B2" w:rsidRPr="005C44BC">
        <w:t xml:space="preserve">I </w:t>
      </w:r>
      <w:r w:rsidR="004C08B2">
        <w:t>am not a direct employee of the practitioner or otherwise do not</w:t>
      </w:r>
      <w:r w:rsidR="004C08B2" w:rsidRPr="005C44BC">
        <w:t xml:space="preserve"> have a </w:t>
      </w:r>
      <w:r w:rsidR="004C08B2">
        <w:t xml:space="preserve">direct </w:t>
      </w:r>
      <w:r w:rsidR="004C08B2" w:rsidRPr="005C44BC">
        <w:t xml:space="preserve">contractual </w:t>
      </w:r>
      <w:r w:rsidR="004C08B2">
        <w:t xml:space="preserve">or financial </w:t>
      </w:r>
      <w:r w:rsidR="004C08B2" w:rsidRPr="005C44BC">
        <w:t xml:space="preserve">relationship with the </w:t>
      </w:r>
      <w:r w:rsidR="004C08B2">
        <w:t>practitioner</w:t>
      </w:r>
      <w:r w:rsidR="001656FF">
        <w:t>.</w:t>
      </w:r>
    </w:p>
    <w:p w:rsidR="001656FF" w:rsidRDefault="001003A5" w:rsidP="001656FF">
      <w:pPr>
        <w:pStyle w:val="ListBullet0"/>
        <w:numPr>
          <w:ilvl w:val="0"/>
          <w:numId w:val="0"/>
        </w:numPr>
        <w:ind w:left="851" w:hanging="284"/>
      </w:pPr>
      <w:sdt>
        <w:sdtPr>
          <w:id w:val="-419479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574438927" w:edGrp="everyone"/>
          <w:r w:rsidR="001656FF">
            <w:rPr>
              <w:rFonts w:ascii="MS Gothic" w:eastAsia="MS Gothic" w:hAnsi="MS Gothic" w:hint="eastAsia"/>
            </w:rPr>
            <w:t>☐</w:t>
          </w:r>
          <w:permEnd w:id="1574438927"/>
        </w:sdtContent>
      </w:sdt>
      <w:r w:rsidR="001656FF">
        <w:t xml:space="preserve"> </w:t>
      </w:r>
      <w:r w:rsidR="004C08B2">
        <w:t>I am a registered health practitioner</w:t>
      </w:r>
      <w:r w:rsidR="004C08B2">
        <w:rPr>
          <w:rStyle w:val="FootnoteReference"/>
        </w:rPr>
        <w:footnoteReference w:id="2"/>
      </w:r>
      <w:r w:rsidR="004C08B2">
        <w:t xml:space="preserve"> with </w:t>
      </w:r>
      <w:r w:rsidR="004C08B2" w:rsidRPr="00797B33">
        <w:t>no</w:t>
      </w:r>
      <w:r w:rsidR="004C08B2">
        <w:t xml:space="preserve"> restrictions, undertakings and/or conditions on my registration and have not been the subject of any adverse findings in previous disciplinary proceedings</w:t>
      </w:r>
      <w:r w:rsidR="001656FF">
        <w:t>.</w:t>
      </w:r>
    </w:p>
    <w:p w:rsidR="001656FF" w:rsidRDefault="001003A5" w:rsidP="001656FF">
      <w:pPr>
        <w:pStyle w:val="ListBullet0"/>
        <w:numPr>
          <w:ilvl w:val="0"/>
          <w:numId w:val="0"/>
        </w:numPr>
        <w:ind w:left="851" w:hanging="284"/>
      </w:pPr>
      <w:sdt>
        <w:sdtPr>
          <w:id w:val="-33654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956669109" w:edGrp="everyone"/>
          <w:r w:rsidR="001656FF">
            <w:rPr>
              <w:rFonts w:ascii="MS Gothic" w:eastAsia="MS Gothic" w:hAnsi="MS Gothic" w:hint="eastAsia"/>
            </w:rPr>
            <w:t>☐</w:t>
          </w:r>
          <w:permEnd w:id="1956669109"/>
        </w:sdtContent>
      </w:sdt>
      <w:r w:rsidR="001656FF">
        <w:t xml:space="preserve"> </w:t>
      </w:r>
      <w:r w:rsidR="004C08B2">
        <w:t>I do not have a treating relationship with the practitioner</w:t>
      </w:r>
      <w:r w:rsidR="001656FF">
        <w:t>.</w:t>
      </w:r>
    </w:p>
    <w:p w:rsidR="004C08B2" w:rsidRDefault="001003A5" w:rsidP="001656FF">
      <w:pPr>
        <w:pStyle w:val="ListBullet0"/>
        <w:numPr>
          <w:ilvl w:val="0"/>
          <w:numId w:val="0"/>
        </w:numPr>
        <w:ind w:left="851" w:hanging="284"/>
      </w:pPr>
      <w:sdt>
        <w:sdtPr>
          <w:id w:val="1071860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054646250" w:edGrp="everyone"/>
          <w:r w:rsidR="001656FF">
            <w:rPr>
              <w:rFonts w:ascii="MS Gothic" w:eastAsia="MS Gothic" w:hAnsi="MS Gothic" w:hint="eastAsia"/>
            </w:rPr>
            <w:t>☐</w:t>
          </w:r>
          <w:permEnd w:id="2054646250"/>
        </w:sdtContent>
      </w:sdt>
      <w:r w:rsidR="001656FF">
        <w:t xml:space="preserve"> </w:t>
      </w:r>
      <w:r w:rsidR="004C08B2">
        <w:t xml:space="preserve">I satisfy any additional criteria outlined in the </w:t>
      </w:r>
      <w:r w:rsidR="004C08B2" w:rsidRPr="00BE3122">
        <w:t>Schedule of Conditions</w:t>
      </w:r>
      <w:r w:rsidR="004C08B2" w:rsidRPr="008D4DDE">
        <w:rPr>
          <w:i/>
        </w:rPr>
        <w:t xml:space="preserve"> </w:t>
      </w:r>
      <w:r w:rsidR="004C08B2">
        <w:t xml:space="preserve">imposed on the practitioner’s registration. </w:t>
      </w:r>
    </w:p>
    <w:p w:rsidR="004C08B2" w:rsidRDefault="004C08B2" w:rsidP="004C08B2">
      <w:pPr>
        <w:pStyle w:val="ListNumber0"/>
      </w:pPr>
      <w:r>
        <w:t xml:space="preserve">I have been provided with and </w:t>
      </w:r>
      <w:r w:rsidR="001656FF">
        <w:t xml:space="preserve">have </w:t>
      </w:r>
      <w:r>
        <w:t xml:space="preserve">read the </w:t>
      </w:r>
      <w:r w:rsidR="001656FF">
        <w:t>s</w:t>
      </w:r>
      <w:r w:rsidRPr="00BE3122">
        <w:t xml:space="preserve">chedule of </w:t>
      </w:r>
      <w:r w:rsidR="001656FF">
        <w:t>c</w:t>
      </w:r>
      <w:r w:rsidRPr="00BE3122">
        <w:t>onditions</w:t>
      </w:r>
      <w:r>
        <w:t xml:space="preserve"> imposed on the practitioner’s registration and I am aware of the specific chaperone conditions imposed</w:t>
      </w:r>
      <w:r>
        <w:rPr>
          <w:rStyle w:val="CommentReference"/>
          <w:rFonts w:ascii="Arial" w:eastAsia="Cambria" w:hAnsi="Arial"/>
          <w:lang w:eastAsia="en-US"/>
        </w:rPr>
        <w:t>.</w:t>
      </w:r>
    </w:p>
    <w:p w:rsidR="004C08B2" w:rsidRDefault="004C08B2" w:rsidP="004C08B2">
      <w:pPr>
        <w:pStyle w:val="ListNumber0"/>
      </w:pPr>
      <w:r>
        <w:t xml:space="preserve">I have been provided with and read a copy of </w:t>
      </w:r>
      <w:r w:rsidRPr="00E37D4C">
        <w:t xml:space="preserve">the </w:t>
      </w:r>
      <w:r w:rsidRPr="007B2CD6">
        <w:rPr>
          <w:i/>
        </w:rPr>
        <w:t>Information for chaperones approved by the Health Ombudsman</w:t>
      </w:r>
      <w:r>
        <w:t xml:space="preserve"> fact sheet.</w:t>
      </w:r>
    </w:p>
    <w:p w:rsidR="004C08B2" w:rsidRDefault="004C08B2" w:rsidP="004C08B2">
      <w:pPr>
        <w:pStyle w:val="ListNumber0"/>
      </w:pPr>
      <w:r>
        <w:t>Having read the fact sheet, I confirm that I am willing to act as a chaperone for the practitioner. In particular, I confirm that:</w:t>
      </w:r>
    </w:p>
    <w:p w:rsidR="004C08B2" w:rsidRDefault="004C08B2" w:rsidP="004C08B2">
      <w:pPr>
        <w:pStyle w:val="ListNumber2"/>
      </w:pPr>
      <w:r>
        <w:t>I understand the</w:t>
      </w:r>
      <w:r w:rsidRPr="004836F1">
        <w:t xml:space="preserve"> meaning of the word </w:t>
      </w:r>
      <w:r w:rsidRPr="001656FF">
        <w:rPr>
          <w:i/>
        </w:rPr>
        <w:t>patient</w:t>
      </w:r>
      <w:r w:rsidRPr="004836F1">
        <w:t xml:space="preserve"> and </w:t>
      </w:r>
      <w:r w:rsidRPr="001656FF">
        <w:rPr>
          <w:i/>
        </w:rPr>
        <w:t>contact</w:t>
      </w:r>
      <w:r>
        <w:t xml:space="preserve"> </w:t>
      </w:r>
      <w:r w:rsidRPr="004836F1">
        <w:t xml:space="preserve">for the purposes of </w:t>
      </w:r>
      <w:r>
        <w:t>acting as a chaperone in accordance with the practitioner’s chaperone conditions.</w:t>
      </w:r>
    </w:p>
    <w:p w:rsidR="004C08B2" w:rsidRDefault="004C08B2" w:rsidP="004C08B2">
      <w:pPr>
        <w:pStyle w:val="ListNumber2"/>
      </w:pPr>
      <w:r>
        <w:t xml:space="preserve">If approved by the Health Ombudsman to act as a </w:t>
      </w:r>
      <w:r w:rsidR="000A5964">
        <w:t>chaperone for the practitioner</w:t>
      </w:r>
    </w:p>
    <w:p w:rsidR="004C08B2" w:rsidRDefault="004C08B2" w:rsidP="004C08B2">
      <w:pPr>
        <w:pStyle w:val="ListNumber3"/>
      </w:pPr>
      <w:r>
        <w:t xml:space="preserve">I understand and agree to accept the responsibility to be physically present and directly observe all contact between the practitioner and each patient, where a chaperone is required. </w:t>
      </w:r>
    </w:p>
    <w:p w:rsidR="004C08B2" w:rsidRDefault="004C08B2" w:rsidP="004C08B2">
      <w:pPr>
        <w:pStyle w:val="ListNumber3"/>
      </w:pPr>
      <w:r>
        <w:t>If a</w:t>
      </w:r>
      <w:r w:rsidRPr="004836F1">
        <w:t xml:space="preserve"> patient </w:t>
      </w:r>
      <w:r>
        <w:t>is unwilling</w:t>
      </w:r>
      <w:r w:rsidRPr="004836F1">
        <w:t xml:space="preserve"> or </w:t>
      </w:r>
      <w:r>
        <w:t>reluctant</w:t>
      </w:r>
      <w:r w:rsidRPr="004836F1">
        <w:t xml:space="preserve"> to have a chaperone present and directly observing all contact</w:t>
      </w:r>
      <w:r>
        <w:t xml:space="preserve"> between them and the practitioner</w:t>
      </w:r>
      <w:r w:rsidRPr="004836F1">
        <w:t xml:space="preserve">, </w:t>
      </w:r>
      <w:r>
        <w:t>I will take the steps outlined in the fact sheet to attempt to ensure that the c</w:t>
      </w:r>
      <w:r w:rsidRPr="004836F1">
        <w:t>ontact</w:t>
      </w:r>
      <w:r>
        <w:t xml:space="preserve"> does not</w:t>
      </w:r>
      <w:r w:rsidRPr="004836F1">
        <w:t xml:space="preserve"> proceed or, if </w:t>
      </w:r>
      <w:r>
        <w:t xml:space="preserve">already </w:t>
      </w:r>
      <w:r w:rsidRPr="004836F1">
        <w:t>commenced,</w:t>
      </w:r>
      <w:r>
        <w:t xml:space="preserve"> I</w:t>
      </w:r>
      <w:r w:rsidRPr="004836F1">
        <w:t xml:space="preserve"> </w:t>
      </w:r>
      <w:r>
        <w:t>will the take steps outlined in the fact sheet to attempt to</w:t>
      </w:r>
      <w:r w:rsidRPr="004836F1">
        <w:t xml:space="preserve"> </w:t>
      </w:r>
      <w:r>
        <w:t xml:space="preserve">ensure that the contact ceases </w:t>
      </w:r>
      <w:r w:rsidRPr="004836F1">
        <w:t>immediately</w:t>
      </w:r>
      <w:r>
        <w:t xml:space="preserve">. In either of these events, if the practitioner proceeds with or continues the contact despite these steps being taken, I will report the event to the OHO monitoring officer immediately. I also understand that if the contact does not go ahead or ceases, the practitioner should offer </w:t>
      </w:r>
      <w:r w:rsidRPr="004836F1">
        <w:t>the patient an appointmen</w:t>
      </w:r>
      <w:r>
        <w:t>t</w:t>
      </w:r>
      <w:r w:rsidRPr="004836F1">
        <w:t xml:space="preserve"> </w:t>
      </w:r>
      <w:r>
        <w:t xml:space="preserve">or other relevant contact </w:t>
      </w:r>
      <w:r w:rsidRPr="004836F1">
        <w:t xml:space="preserve">with </w:t>
      </w:r>
      <w:r>
        <w:t>another</w:t>
      </w:r>
      <w:r w:rsidRPr="004836F1">
        <w:t xml:space="preserve"> </w:t>
      </w:r>
      <w:r>
        <w:t xml:space="preserve">registered health </w:t>
      </w:r>
      <w:r w:rsidRPr="004836F1">
        <w:t>practitioner</w:t>
      </w:r>
      <w:r>
        <w:t>.</w:t>
      </w:r>
    </w:p>
    <w:p w:rsidR="004C08B2" w:rsidRDefault="004C08B2" w:rsidP="004C08B2">
      <w:pPr>
        <w:pStyle w:val="ListNumber3"/>
      </w:pPr>
      <w:r>
        <w:t xml:space="preserve">If I form any concern, or the patient advises me of any concern, as to the appropriateness of any contact between the patient and the practitioner or the </w:t>
      </w:r>
      <w:r>
        <w:lastRenderedPageBreak/>
        <w:t xml:space="preserve">conduct of the practitioner during any contact between the patient and the practitioner, I will take the steps outlined in the fact sheet to attempt to ensure that the contact is brought immediately to an end. I will also immediately contact the OHO monitoring officer to report the contact of concern. </w:t>
      </w:r>
    </w:p>
    <w:p w:rsidR="004C08B2" w:rsidRDefault="004C08B2" w:rsidP="001602DE">
      <w:pPr>
        <w:pStyle w:val="ListNumber3"/>
      </w:pPr>
      <w:r>
        <w:t>At the end of each contact between the practitioner and a patient where I act as a chaperone</w:t>
      </w:r>
      <w:r w:rsidR="000A5964">
        <w:t xml:space="preserve">, </w:t>
      </w:r>
      <w:r>
        <w:t>I will</w:t>
      </w:r>
      <w:r w:rsidDel="001173A6">
        <w:t xml:space="preserve"> </w:t>
      </w:r>
      <w:r>
        <w:t>ensure that my full name, contact address and telephone number is entered into the relevant entry of the chaperone log maintained by the practitioner</w:t>
      </w:r>
      <w:r w:rsidR="000A5964">
        <w:t xml:space="preserve"> </w:t>
      </w:r>
      <w:r>
        <w:t xml:space="preserve">and I will confirm my presence during, and direct observation of, the entire contact between the practitioner and the patient by signing and dating the relevant chaperone log entry. </w:t>
      </w:r>
    </w:p>
    <w:p w:rsidR="004C08B2" w:rsidRDefault="004C08B2" w:rsidP="004C08B2">
      <w:pPr>
        <w:pStyle w:val="ListNumber3"/>
      </w:pPr>
      <w:r>
        <w:t>I acknowledge that the monito</w:t>
      </w:r>
      <w:r w:rsidR="000A5964">
        <w:t>r</w:t>
      </w:r>
      <w:r>
        <w:t xml:space="preserve">ing officer may </w:t>
      </w:r>
      <w:r w:rsidRPr="004836F1">
        <w:t>contact me</w:t>
      </w:r>
      <w:r>
        <w:t xml:space="preserve"> via the details provided below, or on a chaperone log, for the purposes of</w:t>
      </w:r>
      <w:r w:rsidRPr="004836F1">
        <w:t xml:space="preserve"> monitor</w:t>
      </w:r>
      <w:r>
        <w:t>ing</w:t>
      </w:r>
      <w:r w:rsidRPr="004836F1">
        <w:t xml:space="preserve"> the practitioner’s compliance with </w:t>
      </w:r>
      <w:r>
        <w:t>the chaperone</w:t>
      </w:r>
      <w:r w:rsidRPr="004836F1">
        <w:t xml:space="preserve"> </w:t>
      </w:r>
      <w:r>
        <w:t xml:space="preserve">conditions imposed on their registration. I agree to cooperate with any enquiries made of me by the OHO in this regard. </w:t>
      </w:r>
    </w:p>
    <w:p w:rsidR="004C08B2" w:rsidRDefault="000A5964" w:rsidP="000A5964">
      <w:pPr>
        <w:pStyle w:val="ListNumber3"/>
      </w:pPr>
      <w:r>
        <w:t xml:space="preserve">I understand that I am able to contact the monitoring officer to discuss any concerns or queries I may have in relation to the practitioner’s chaperone conditions; the role and responsibilities of a chaperone; if I feel personally vulnerable, intimidated or threatened while acting as a chaperone; or to discuss the practitioner’s behaviour or conduct during contact with a patient, or the practitioner’s compliance with their chaperone conditions.  </w:t>
      </w:r>
      <w:r w:rsidR="004C08B2">
        <w:t xml:space="preserve">  </w:t>
      </w:r>
    </w:p>
    <w:p w:rsidR="000A5964" w:rsidRDefault="000A5964" w:rsidP="000A5964">
      <w:pPr>
        <w:pStyle w:val="ListNumber0"/>
      </w:pPr>
      <w:r>
        <w:t xml:space="preserve">I am or identify as </w:t>
      </w:r>
      <w:r w:rsidRPr="000A5964">
        <w:rPr>
          <w:i/>
          <w:color w:val="FF0000"/>
        </w:rPr>
        <w:t>(tick and complete the appropriate option)</w:t>
      </w:r>
    </w:p>
    <w:p w:rsidR="000A5964" w:rsidRDefault="001003A5" w:rsidP="000A5964">
      <w:pPr>
        <w:pStyle w:val="ListParagraph0"/>
        <w:numPr>
          <w:ilvl w:val="0"/>
          <w:numId w:val="13"/>
        </w:numPr>
        <w:ind w:left="567"/>
      </w:pPr>
      <w:sdt>
        <w:sdtPr>
          <w:id w:val="-657997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122415121" w:edGrp="everyone"/>
          <w:r w:rsidR="000A5964">
            <w:rPr>
              <w:rFonts w:ascii="MS Gothic" w:eastAsia="MS Gothic" w:hAnsi="MS Gothic" w:hint="eastAsia"/>
            </w:rPr>
            <w:t>☐</w:t>
          </w:r>
          <w:permEnd w:id="2122415121"/>
        </w:sdtContent>
      </w:sdt>
      <w:r w:rsidR="00E65D26">
        <w:t xml:space="preserve"> </w:t>
      </w:r>
      <w:sdt>
        <w:sdtPr>
          <w:id w:val="1996378932"/>
          <w:placeholder>
            <w:docPart w:val="AD83D49813AB46B59612FE1DA3F6510B"/>
          </w:placeholder>
          <w:showingPlcHdr/>
        </w:sdtPr>
        <w:sdtEndPr/>
        <w:sdtContent>
          <w:permStart w:id="1418688315" w:edGrp="everyone"/>
          <w:r w:rsidR="00E65D26" w:rsidRPr="00E65D26">
            <w:rPr>
              <w:i/>
              <w:color w:val="FF0000"/>
            </w:rPr>
            <w:t>(Please</w:t>
          </w:r>
          <w:r w:rsidR="00E65D26" w:rsidRPr="00E65D26">
            <w:rPr>
              <w:rStyle w:val="PlaceholderText"/>
              <w:i/>
              <w:color w:val="FF0000"/>
            </w:rPr>
            <w:t xml:space="preserve"> specify gender)</w:t>
          </w:r>
          <w:permEnd w:id="1418688315"/>
        </w:sdtContent>
      </w:sdt>
    </w:p>
    <w:p w:rsidR="000A5964" w:rsidRDefault="001003A5" w:rsidP="000A5964">
      <w:pPr>
        <w:pStyle w:val="ListParagraph0"/>
        <w:numPr>
          <w:ilvl w:val="0"/>
          <w:numId w:val="13"/>
        </w:numPr>
        <w:ind w:left="567"/>
      </w:pPr>
      <w:sdt>
        <w:sdtPr>
          <w:id w:val="-2091850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950560992" w:edGrp="everyone"/>
          <w:r w:rsidR="000A5964">
            <w:rPr>
              <w:rFonts w:ascii="MS Gothic" w:eastAsia="MS Gothic" w:hAnsi="MS Gothic" w:hint="eastAsia"/>
            </w:rPr>
            <w:t>☐</w:t>
          </w:r>
          <w:permEnd w:id="1950560992"/>
        </w:sdtContent>
      </w:sdt>
      <w:r w:rsidR="000A5964">
        <w:t xml:space="preserve"> </w:t>
      </w:r>
      <w:r w:rsidR="000A5964" w:rsidRPr="00FF1FFE">
        <w:t>I prefer not to answer</w:t>
      </w:r>
      <w:r w:rsidR="000A5964">
        <w:t>.</w:t>
      </w:r>
    </w:p>
    <w:p w:rsidR="004C08B2" w:rsidRDefault="004C08B2" w:rsidP="004C08B2">
      <w:pPr>
        <w:pStyle w:val="ListNumber0"/>
      </w:pPr>
      <w:r>
        <w:t xml:space="preserve">I understand that, if approved to act as a chaperone by the Health Ombudsman for the practitioner, this approval may be revoked at any time. If a revocation occurs, I agree to cease acting as a chaperone immediately. </w:t>
      </w:r>
    </w:p>
    <w:p w:rsidR="004C08B2" w:rsidRDefault="004C08B2" w:rsidP="004C08B2">
      <w:pPr>
        <w:pStyle w:val="ListNumber0"/>
      </w:pPr>
      <w:r w:rsidRPr="00A64148">
        <w:t xml:space="preserve">I have provided a certified copy of </w:t>
      </w:r>
      <w:r>
        <w:t>my driver’s licence, passport or other valid photographic identification that includes a sample of my signature.</w:t>
      </w:r>
    </w:p>
    <w:p w:rsidR="004C08B2" w:rsidRDefault="004C08B2" w:rsidP="004C08B2">
      <w:pPr>
        <w:spacing w:after="200" w:line="276" w:lineRule="auto"/>
        <w:contextualSpacing/>
        <w:rPr>
          <w:rFonts w:cs="Arial"/>
        </w:rPr>
      </w:pPr>
    </w:p>
    <w:p w:rsidR="000A5964" w:rsidRDefault="000A5964" w:rsidP="000A5964">
      <w:pPr>
        <w:pStyle w:val="BodyText"/>
        <w:spacing w:before="480" w:line="360" w:lineRule="auto"/>
      </w:pPr>
      <w:r>
        <w:t xml:space="preserve">Signature:                                                               Date: </w:t>
      </w:r>
      <w:sdt>
        <w:sdtPr>
          <w:id w:val="2053034093"/>
          <w:placeholder>
            <w:docPart w:val="F503B33A9B644250A22C9B2DC3A075C4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permStart w:id="1818777838" w:edGrp="everyone"/>
          <w:r w:rsidR="000C4ABB">
            <w:t xml:space="preserve">                                     </w:t>
          </w:r>
          <w:permEnd w:id="1818777838"/>
        </w:sdtContent>
      </w:sdt>
    </w:p>
    <w:p w:rsidR="000A5964" w:rsidRDefault="000A5964" w:rsidP="000A5964">
      <w:pPr>
        <w:pStyle w:val="BodyText"/>
      </w:pPr>
      <w:r>
        <w:t xml:space="preserve">Occupation: </w:t>
      </w:r>
      <w:sdt>
        <w:sdtPr>
          <w:rPr>
            <w:rStyle w:val="BodyTextChar"/>
          </w:rPr>
          <w:id w:val="-743560583"/>
          <w:placeholder>
            <w:docPart w:val="78D6404A771547CF942B523EC953FA11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permStart w:id="348611991" w:edGrp="everyone"/>
          <w:r w:rsidR="000C4ABB">
            <w:rPr>
              <w:rStyle w:val="BodyTextChar"/>
              <w:i/>
              <w:color w:val="FF0000"/>
            </w:rPr>
            <w:t xml:space="preserve">                                                       </w:t>
          </w:r>
          <w:permEnd w:id="348611991"/>
        </w:sdtContent>
      </w:sdt>
    </w:p>
    <w:p w:rsidR="000A5964" w:rsidRDefault="000A5964" w:rsidP="000A5964">
      <w:pPr>
        <w:pStyle w:val="BodyText"/>
      </w:pPr>
      <w:r>
        <w:t xml:space="preserve">AHPRA registration number: </w:t>
      </w:r>
      <w:sdt>
        <w:sdtPr>
          <w:rPr>
            <w:rStyle w:val="BodyTextChar"/>
          </w:rPr>
          <w:id w:val="-1146736143"/>
          <w:placeholder>
            <w:docPart w:val="9BC18E2B7E944B79A0060A8B764C9472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permStart w:id="1255241377" w:edGrp="everyone"/>
          <w:r w:rsidR="000C4ABB">
            <w:rPr>
              <w:rStyle w:val="BodyTextChar"/>
            </w:rPr>
            <w:t xml:space="preserve">                             </w:t>
          </w:r>
          <w:permEnd w:id="1255241377"/>
        </w:sdtContent>
      </w:sdt>
    </w:p>
    <w:p w:rsidR="000A5964" w:rsidRDefault="000A5964" w:rsidP="000A5964">
      <w:pPr>
        <w:pStyle w:val="BodyText"/>
      </w:pPr>
      <w:r>
        <w:t xml:space="preserve">Postal address: </w:t>
      </w:r>
      <w:sdt>
        <w:sdtPr>
          <w:rPr>
            <w:rStyle w:val="BodyTextChar"/>
          </w:rPr>
          <w:id w:val="1838872173"/>
          <w:placeholder>
            <w:docPart w:val="1904C4D067ED40ED957D904806CE3B65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permStart w:id="620904826" w:edGrp="everyone"/>
          <w:r w:rsidR="000C4ABB">
            <w:rPr>
              <w:rStyle w:val="BodyTextChar"/>
              <w:i/>
              <w:color w:val="FF0000"/>
            </w:rPr>
            <w:t xml:space="preserve">                                                  </w:t>
          </w:r>
          <w:permEnd w:id="620904826"/>
        </w:sdtContent>
      </w:sdt>
    </w:p>
    <w:p w:rsidR="000A5964" w:rsidRDefault="000A5964" w:rsidP="000A5964">
      <w:pPr>
        <w:pStyle w:val="BodyText"/>
      </w:pPr>
      <w:r>
        <w:t xml:space="preserve">Phone: (w) </w:t>
      </w:r>
      <w:sdt>
        <w:sdtPr>
          <w:rPr>
            <w:rStyle w:val="BodyTextChar"/>
          </w:rPr>
          <w:id w:val="-1868667514"/>
          <w:placeholder>
            <w:docPart w:val="9C33CFD434654EEEBBF6E753E6A9BBAA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permStart w:id="1452812112" w:edGrp="everyone"/>
          <w:r w:rsidR="000C4ABB">
            <w:rPr>
              <w:rStyle w:val="BodyTextChar"/>
              <w:i/>
              <w:color w:val="FF0000"/>
            </w:rPr>
            <w:t xml:space="preserve">                             </w:t>
          </w:r>
          <w:permEnd w:id="1452812112"/>
        </w:sdtContent>
      </w:sdt>
      <w:r>
        <w:t xml:space="preserve">  (m) </w:t>
      </w:r>
      <w:sdt>
        <w:sdtPr>
          <w:rPr>
            <w:rStyle w:val="BodyTextChar"/>
          </w:rPr>
          <w:id w:val="-1007667919"/>
          <w:placeholder>
            <w:docPart w:val="72099C4B4055431A85A8093B4FDE4EFF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permStart w:id="486761045" w:edGrp="everyone"/>
          <w:r w:rsidR="000C4ABB">
            <w:rPr>
              <w:rStyle w:val="BodyTextChar"/>
              <w:i/>
              <w:color w:val="FF0000"/>
            </w:rPr>
            <w:t xml:space="preserve">                             </w:t>
          </w:r>
          <w:permEnd w:id="486761045"/>
        </w:sdtContent>
      </w:sdt>
    </w:p>
    <w:p w:rsidR="000A5964" w:rsidRDefault="000A5964" w:rsidP="000A5964">
      <w:pPr>
        <w:pStyle w:val="BodyText"/>
      </w:pPr>
      <w:r>
        <w:t xml:space="preserve">Email: </w:t>
      </w:r>
      <w:sdt>
        <w:sdtPr>
          <w:rPr>
            <w:rStyle w:val="BodyTextChar"/>
          </w:rPr>
          <w:id w:val="1178852172"/>
          <w:placeholder>
            <w:docPart w:val="3614CB48F86B4C3683B2943B34CAC1AC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permStart w:id="938169881" w:edGrp="everyone"/>
          <w:r w:rsidR="000C4ABB">
            <w:rPr>
              <w:rStyle w:val="BodyTextChar"/>
              <w:i/>
              <w:color w:val="FF0000"/>
            </w:rPr>
            <w:t xml:space="preserve">                                     </w:t>
          </w:r>
          <w:permEnd w:id="938169881"/>
        </w:sdtContent>
      </w:sdt>
    </w:p>
    <w:p w:rsidR="000A5964" w:rsidRDefault="000A5964" w:rsidP="000A5964">
      <w:pPr>
        <w:pStyle w:val="BodyText"/>
      </w:pPr>
    </w:p>
    <w:p w:rsidR="00E65D26" w:rsidRDefault="00E65D26" w:rsidP="000A5964">
      <w:pPr>
        <w:pStyle w:val="BodyText"/>
      </w:pPr>
    </w:p>
    <w:p w:rsidR="000A5964" w:rsidRPr="00DA24F6" w:rsidRDefault="000A5964" w:rsidP="000A5964">
      <w:pPr>
        <w:pStyle w:val="BodyText"/>
      </w:pPr>
      <w:r w:rsidRPr="00DA24F6">
        <w:t xml:space="preserve">Please return </w:t>
      </w:r>
      <w:r>
        <w:t>this form with required attachments to the Office of the Health Ombudsman.</w:t>
      </w:r>
    </w:p>
    <w:p w:rsidR="000A5964" w:rsidRPr="00012571" w:rsidRDefault="000A5964" w:rsidP="000A5964">
      <w:pPr>
        <w:pStyle w:val="ListParagraph0"/>
        <w:numPr>
          <w:ilvl w:val="0"/>
          <w:numId w:val="28"/>
        </w:numPr>
        <w:spacing w:before="120"/>
        <w:ind w:left="0"/>
      </w:pPr>
      <w:r>
        <w:rPr>
          <w:noProof/>
        </w:rPr>
        <mc:AlternateContent>
          <mc:Choice Requires="wpg">
            <w:drawing>
              <wp:inline distT="0" distB="0" distL="0" distR="0" wp14:anchorId="5F0A12F1" wp14:editId="20858656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A5964" w:rsidRDefault="000A5964" w:rsidP="000A5964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A5964" w:rsidRPr="00EA4F2A" w:rsidRDefault="000A5964" w:rsidP="000A5964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A5964" w:rsidRPr="00CF3173" w:rsidRDefault="000A5964" w:rsidP="000A5964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monitoring</w:t>
                              </w:r>
                              <w:r w:rsidRPr="00CF3173"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@oho.qld.gov.au</w:t>
                              </w:r>
                            </w:p>
                            <w:p w:rsidR="000A5964" w:rsidRDefault="000A5964" w:rsidP="000A5964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07 3158 1329</w:t>
                              </w:r>
                            </w:p>
                            <w:p w:rsidR="000A5964" w:rsidRPr="00CF3173" w:rsidRDefault="000A5964" w:rsidP="000A5964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:rsidR="000A5964" w:rsidRPr="00CF3173" w:rsidRDefault="000A5964" w:rsidP="000A5964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Post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0A12F1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:rsidR="000A5964" w:rsidRDefault="000A5964" w:rsidP="000A5964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:rsidR="000A5964" w:rsidRPr="00EA4F2A" w:rsidRDefault="000A5964" w:rsidP="000A5964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:rsidR="000A5964" w:rsidRPr="00CF3173" w:rsidRDefault="000A5964" w:rsidP="000A5964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Style w:val="Hyperlink"/>
                            <w:sz w:val="21"/>
                            <w:szCs w:val="21"/>
                          </w:rPr>
                          <w:t>monitoring</w:t>
                        </w:r>
                        <w:r w:rsidRPr="00CF3173">
                          <w:rPr>
                            <w:rStyle w:val="Hyperlink"/>
                            <w:sz w:val="21"/>
                            <w:szCs w:val="21"/>
                          </w:rPr>
                          <w:t>@oho.qld.gov.au</w:t>
                        </w:r>
                      </w:p>
                      <w:p w:rsidR="000A5964" w:rsidRDefault="000A5964" w:rsidP="000A5964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07 3158 1329</w:t>
                        </w:r>
                      </w:p>
                      <w:p w:rsidR="000A5964" w:rsidRPr="00CF3173" w:rsidRDefault="000A5964" w:rsidP="000A5964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:rsidR="000A5964" w:rsidRPr="00CF3173" w:rsidRDefault="000A5964" w:rsidP="000A5964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Post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86BFB" w:rsidRPr="004C08B2" w:rsidRDefault="00386BFB" w:rsidP="004C08B2"/>
    <w:sectPr w:rsidR="00386BFB" w:rsidRPr="004C08B2" w:rsidSect="00386BFB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8B2" w:rsidRDefault="004C08B2" w:rsidP="00185154">
      <w:r>
        <w:separator/>
      </w:r>
    </w:p>
    <w:p w:rsidR="004C08B2" w:rsidRDefault="004C08B2"/>
  </w:endnote>
  <w:endnote w:type="continuationSeparator" w:id="0">
    <w:p w:rsidR="004C08B2" w:rsidRDefault="004C08B2" w:rsidP="00185154">
      <w:r>
        <w:continuationSeparator/>
      </w:r>
    </w:p>
    <w:p w:rsidR="004C08B2" w:rsidRDefault="004C08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6592F16B" wp14:editId="51447E52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1ECB1B3" wp14:editId="7069C93C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8B2" w:rsidRDefault="004C08B2" w:rsidP="00185154">
      <w:r>
        <w:separator/>
      </w:r>
    </w:p>
    <w:p w:rsidR="004C08B2" w:rsidRDefault="004C08B2"/>
  </w:footnote>
  <w:footnote w:type="continuationSeparator" w:id="0">
    <w:p w:rsidR="004C08B2" w:rsidRDefault="004C08B2" w:rsidP="00185154">
      <w:r>
        <w:continuationSeparator/>
      </w:r>
    </w:p>
    <w:p w:rsidR="004C08B2" w:rsidRDefault="004C08B2"/>
  </w:footnote>
  <w:footnote w:id="1">
    <w:p w:rsidR="004C08B2" w:rsidRPr="00B7722B" w:rsidRDefault="004C08B2" w:rsidP="004C08B2">
      <w:pPr>
        <w:pStyle w:val="FootnoteText"/>
        <w:rPr>
          <w:i/>
        </w:rPr>
      </w:pPr>
      <w:r>
        <w:rPr>
          <w:rStyle w:val="FootnoteReference"/>
        </w:rPr>
        <w:footnoteRef/>
      </w:r>
      <w:r>
        <w:t xml:space="preserve"> Registered health practitioner is defined under Schedule 1 of the </w:t>
      </w:r>
      <w:r>
        <w:rPr>
          <w:i/>
        </w:rPr>
        <w:t xml:space="preserve">Health Ombudsman Act 2013 </w:t>
      </w:r>
      <w:r>
        <w:t xml:space="preserve">and section 5 of the </w:t>
      </w:r>
      <w:r>
        <w:rPr>
          <w:i/>
        </w:rPr>
        <w:t>Health Practitioner Regulation National Law (Queensland).</w:t>
      </w:r>
    </w:p>
    <w:p w:rsidR="004C08B2" w:rsidRDefault="004C08B2" w:rsidP="004C08B2">
      <w:pPr>
        <w:pStyle w:val="FootnoteText"/>
      </w:pPr>
    </w:p>
  </w:footnote>
  <w:footnote w:id="2">
    <w:p w:rsidR="004C08B2" w:rsidRDefault="004C08B2" w:rsidP="004C08B2">
      <w:pPr>
        <w:pStyle w:val="FootnoteText"/>
      </w:pPr>
      <w:r>
        <w:rPr>
          <w:rStyle w:val="FootnoteReference"/>
        </w:rPr>
        <w:footnoteRef/>
      </w:r>
      <w:r>
        <w:t xml:space="preserve"> ‘Registered health practitioner’ is defined under </w:t>
      </w:r>
      <w:r w:rsidR="001656FF">
        <w:t>s</w:t>
      </w:r>
      <w:r>
        <w:t xml:space="preserve">chedule 1 of the </w:t>
      </w:r>
      <w:r>
        <w:rPr>
          <w:i/>
        </w:rPr>
        <w:t xml:space="preserve">Health Ombudsman Act 2013 </w:t>
      </w:r>
      <w:r>
        <w:t xml:space="preserve">and section 5 of the </w:t>
      </w:r>
      <w:r>
        <w:rPr>
          <w:i/>
        </w:rPr>
        <w:t>Health Practitioner Regulation National Law (Queensland).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896" w:rsidRPr="004C08B2" w:rsidRDefault="00F23F49" w:rsidP="00F33E31">
    <w:pPr>
      <w:pStyle w:val="Title"/>
      <w:spacing w:after="240"/>
      <w:rPr>
        <w:sz w:val="56"/>
        <w:szCs w:val="56"/>
      </w:rPr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70E70FD2" wp14:editId="6B56E68B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8B2" w:rsidRPr="004C08B2">
      <w:t xml:space="preserve"> </w:t>
    </w:r>
    <w:r w:rsidR="004C08B2" w:rsidRPr="004C08B2">
      <w:rPr>
        <w:noProof/>
        <w:sz w:val="56"/>
        <w:szCs w:val="56"/>
        <w:lang w:eastAsia="en-AU"/>
      </w:rPr>
      <w:t>Chaperone nomination</w:t>
    </w:r>
    <w:r w:rsidR="004C08B2">
      <w:rPr>
        <w:noProof/>
        <w:sz w:val="56"/>
        <w:szCs w:val="56"/>
        <w:lang w:eastAsia="en-AU"/>
      </w:rPr>
      <w:br/>
    </w:r>
    <w:r w:rsidR="004C08B2" w:rsidRPr="004C08B2">
      <w:rPr>
        <w:noProof/>
        <w:sz w:val="56"/>
        <w:szCs w:val="56"/>
        <w:lang w:eastAsia="en-AU"/>
      </w:rPr>
      <w:t>submission</w:t>
    </w:r>
  </w:p>
  <w:p w:rsidR="00F23F49" w:rsidRPr="00F23F49" w:rsidRDefault="00F23F49" w:rsidP="00F23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6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49E1E29"/>
    <w:multiLevelType w:val="multilevel"/>
    <w:tmpl w:val="74901FDC"/>
    <w:numStyleLink w:val="ListTableNumber"/>
  </w:abstractNum>
  <w:abstractNum w:abstractNumId="8" w15:restartNumberingAfterBreak="0">
    <w:nsid w:val="16237E73"/>
    <w:multiLevelType w:val="multilevel"/>
    <w:tmpl w:val="BE16DCA4"/>
    <w:lvl w:ilvl="0">
      <w:start w:val="1"/>
      <w:numFmt w:val="bullet"/>
      <w:lvlText w:val="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4" w15:restartNumberingAfterBreak="0">
    <w:nsid w:val="415403D7"/>
    <w:multiLevelType w:val="multilevel"/>
    <w:tmpl w:val="DBE68500"/>
    <w:lvl w:ilvl="0">
      <w:start w:val="1"/>
      <w:numFmt w:val="bullet"/>
      <w:lvlText w:val="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lvlText w:val="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2F5CB7" w:themeColor="accent1"/>
        <w:sz w:val="20"/>
      </w:rPr>
    </w:lvl>
    <w:lvl w:ilvl="2">
      <w:start w:val="1"/>
      <w:numFmt w:val="bullet"/>
      <w:lvlText w:val="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9F874AA"/>
    <w:multiLevelType w:val="multilevel"/>
    <w:tmpl w:val="CA5222EC"/>
    <w:numStyleLink w:val="ListAlpha"/>
  </w:abstractNum>
  <w:abstractNum w:abstractNumId="16" w15:restartNumberingAfterBreak="0">
    <w:nsid w:val="4E7B7BA9"/>
    <w:multiLevelType w:val="multilevel"/>
    <w:tmpl w:val="6BC62DF0"/>
    <w:numStyleLink w:val="ListBullet"/>
  </w:abstractNum>
  <w:abstractNum w:abstractNumId="17" w15:restartNumberingAfterBreak="0">
    <w:nsid w:val="4F1E76AC"/>
    <w:multiLevelType w:val="multilevel"/>
    <w:tmpl w:val="A46673CA"/>
    <w:numStyleLink w:val="ListParagraph"/>
  </w:abstractNum>
  <w:abstractNum w:abstractNumId="18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73106EF6"/>
    <w:multiLevelType w:val="multilevel"/>
    <w:tmpl w:val="2F506ED2"/>
    <w:numStyleLink w:val="ListTableBullet"/>
  </w:abstractNum>
  <w:abstractNum w:abstractNumId="21" w15:restartNumberingAfterBreak="0">
    <w:nsid w:val="7BE84EAB"/>
    <w:multiLevelType w:val="multilevel"/>
    <w:tmpl w:val="A46673CA"/>
    <w:numStyleLink w:val="ListParagraph"/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11"/>
  </w:num>
  <w:num w:numId="9">
    <w:abstractNumId w:val="3"/>
  </w:num>
  <w:num w:numId="10">
    <w:abstractNumId w:val="3"/>
  </w:num>
  <w:num w:numId="11">
    <w:abstractNumId w:val="12"/>
  </w:num>
  <w:num w:numId="12">
    <w:abstractNumId w:val="10"/>
  </w:num>
  <w:num w:numId="13">
    <w:abstractNumId w:val="2"/>
  </w:num>
  <w:num w:numId="14">
    <w:abstractNumId w:val="5"/>
  </w:num>
  <w:num w:numId="15">
    <w:abstractNumId w:val="18"/>
  </w:num>
  <w:num w:numId="16">
    <w:abstractNumId w:val="7"/>
  </w:num>
  <w:num w:numId="17">
    <w:abstractNumId w:val="7"/>
  </w:num>
  <w:num w:numId="18">
    <w:abstractNumId w:val="16"/>
  </w:num>
  <w:num w:numId="19">
    <w:abstractNumId w:val="15"/>
  </w:num>
  <w:num w:numId="20">
    <w:abstractNumId w:val="9"/>
  </w:num>
  <w:num w:numId="21">
    <w:abstractNumId w:val="20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7"/>
  </w:num>
  <w:num w:numId="33">
    <w:abstractNumId w:val="17"/>
  </w:num>
  <w:num w:numId="34">
    <w:abstractNumId w:val="2"/>
  </w:num>
  <w:num w:numId="35">
    <w:abstractNumId w:val="8"/>
  </w:num>
  <w:num w:numId="36">
    <w:abstractNumId w:val="14"/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edit="readOnly" w:formatting="1" w:enforcement="1" w:cryptProviderType="rsaAES" w:cryptAlgorithmClass="hash" w:cryptAlgorithmType="typeAny" w:cryptAlgorithmSid="14" w:cryptSpinCount="100000" w:hash="SAThM4TT2HgI0Eol/zM5iPdHXBZBD6ktwH1p7uHtgDfNPgtculDKBAqoxHI0hv1WgupJPFr2lq99muaJYf93Kg==" w:salt="XuX6W9YUv+ANxis508vkkQ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B2"/>
    <w:rsid w:val="00006100"/>
    <w:rsid w:val="0001272E"/>
    <w:rsid w:val="00015F43"/>
    <w:rsid w:val="000464C9"/>
    <w:rsid w:val="00071C7D"/>
    <w:rsid w:val="00076F97"/>
    <w:rsid w:val="000870BB"/>
    <w:rsid w:val="00092075"/>
    <w:rsid w:val="00093195"/>
    <w:rsid w:val="000A5964"/>
    <w:rsid w:val="000B3EBE"/>
    <w:rsid w:val="000B4D85"/>
    <w:rsid w:val="000C0C22"/>
    <w:rsid w:val="000C1D1E"/>
    <w:rsid w:val="000C4ABB"/>
    <w:rsid w:val="000D62F0"/>
    <w:rsid w:val="000F4A35"/>
    <w:rsid w:val="001003A5"/>
    <w:rsid w:val="001063C6"/>
    <w:rsid w:val="00111E83"/>
    <w:rsid w:val="001242A0"/>
    <w:rsid w:val="0013218E"/>
    <w:rsid w:val="00134130"/>
    <w:rsid w:val="001505D8"/>
    <w:rsid w:val="00154790"/>
    <w:rsid w:val="001656FF"/>
    <w:rsid w:val="001829A7"/>
    <w:rsid w:val="00185154"/>
    <w:rsid w:val="0019114D"/>
    <w:rsid w:val="001E6348"/>
    <w:rsid w:val="001F16CA"/>
    <w:rsid w:val="00210DEF"/>
    <w:rsid w:val="00222215"/>
    <w:rsid w:val="00252201"/>
    <w:rsid w:val="00254DD8"/>
    <w:rsid w:val="002843F6"/>
    <w:rsid w:val="002B6607"/>
    <w:rsid w:val="002D3798"/>
    <w:rsid w:val="002D4254"/>
    <w:rsid w:val="002D4E6E"/>
    <w:rsid w:val="00311CA0"/>
    <w:rsid w:val="00335C7B"/>
    <w:rsid w:val="0036272C"/>
    <w:rsid w:val="0037398C"/>
    <w:rsid w:val="0037618F"/>
    <w:rsid w:val="003853C1"/>
    <w:rsid w:val="00386BFB"/>
    <w:rsid w:val="003A04C1"/>
    <w:rsid w:val="003B0945"/>
    <w:rsid w:val="003B4DCF"/>
    <w:rsid w:val="003D3B71"/>
    <w:rsid w:val="003E1EF3"/>
    <w:rsid w:val="003E31C8"/>
    <w:rsid w:val="003E7DBB"/>
    <w:rsid w:val="003F3D04"/>
    <w:rsid w:val="00407776"/>
    <w:rsid w:val="00413235"/>
    <w:rsid w:val="00427353"/>
    <w:rsid w:val="0043564D"/>
    <w:rsid w:val="0043628A"/>
    <w:rsid w:val="00456E81"/>
    <w:rsid w:val="00491C59"/>
    <w:rsid w:val="004B7DAE"/>
    <w:rsid w:val="004C08B2"/>
    <w:rsid w:val="004E12E4"/>
    <w:rsid w:val="004F3D6F"/>
    <w:rsid w:val="00500056"/>
    <w:rsid w:val="00502840"/>
    <w:rsid w:val="0051056D"/>
    <w:rsid w:val="005331C9"/>
    <w:rsid w:val="0055219D"/>
    <w:rsid w:val="0055353F"/>
    <w:rsid w:val="0056633F"/>
    <w:rsid w:val="005713E5"/>
    <w:rsid w:val="00586470"/>
    <w:rsid w:val="005A435A"/>
    <w:rsid w:val="005B0C40"/>
    <w:rsid w:val="005B36EC"/>
    <w:rsid w:val="005D45CE"/>
    <w:rsid w:val="005E259B"/>
    <w:rsid w:val="006025ED"/>
    <w:rsid w:val="0061089F"/>
    <w:rsid w:val="00633235"/>
    <w:rsid w:val="006440DC"/>
    <w:rsid w:val="00652023"/>
    <w:rsid w:val="0065325A"/>
    <w:rsid w:val="00666DBF"/>
    <w:rsid w:val="00674316"/>
    <w:rsid w:val="006A1801"/>
    <w:rsid w:val="006B1A94"/>
    <w:rsid w:val="006C174D"/>
    <w:rsid w:val="006C55BC"/>
    <w:rsid w:val="006F4ED8"/>
    <w:rsid w:val="00735168"/>
    <w:rsid w:val="0075052F"/>
    <w:rsid w:val="00770BF1"/>
    <w:rsid w:val="00773F29"/>
    <w:rsid w:val="00774E81"/>
    <w:rsid w:val="00794B3F"/>
    <w:rsid w:val="007A5346"/>
    <w:rsid w:val="007B3E37"/>
    <w:rsid w:val="008174C7"/>
    <w:rsid w:val="008549B1"/>
    <w:rsid w:val="00854C86"/>
    <w:rsid w:val="00861E13"/>
    <w:rsid w:val="00892496"/>
    <w:rsid w:val="008948BC"/>
    <w:rsid w:val="008B5D8F"/>
    <w:rsid w:val="00934141"/>
    <w:rsid w:val="009571D7"/>
    <w:rsid w:val="00982556"/>
    <w:rsid w:val="009A199C"/>
    <w:rsid w:val="009B4594"/>
    <w:rsid w:val="009F6CE7"/>
    <w:rsid w:val="00A20A10"/>
    <w:rsid w:val="00A33372"/>
    <w:rsid w:val="00A41D4E"/>
    <w:rsid w:val="00A52A8F"/>
    <w:rsid w:val="00A624A7"/>
    <w:rsid w:val="00A63803"/>
    <w:rsid w:val="00A640FF"/>
    <w:rsid w:val="00A83B38"/>
    <w:rsid w:val="00AA5209"/>
    <w:rsid w:val="00AD592A"/>
    <w:rsid w:val="00AE4C26"/>
    <w:rsid w:val="00AF103B"/>
    <w:rsid w:val="00B012F3"/>
    <w:rsid w:val="00B1273F"/>
    <w:rsid w:val="00B255C2"/>
    <w:rsid w:val="00B53493"/>
    <w:rsid w:val="00B65281"/>
    <w:rsid w:val="00B668FB"/>
    <w:rsid w:val="00BA45AE"/>
    <w:rsid w:val="00BA4F4A"/>
    <w:rsid w:val="00BA66AD"/>
    <w:rsid w:val="00C000C3"/>
    <w:rsid w:val="00C02E60"/>
    <w:rsid w:val="00C240FD"/>
    <w:rsid w:val="00C24374"/>
    <w:rsid w:val="00C328B6"/>
    <w:rsid w:val="00C433E0"/>
    <w:rsid w:val="00C62345"/>
    <w:rsid w:val="00C97431"/>
    <w:rsid w:val="00CE35D0"/>
    <w:rsid w:val="00D03D0C"/>
    <w:rsid w:val="00D253E1"/>
    <w:rsid w:val="00D27FA8"/>
    <w:rsid w:val="00D3271D"/>
    <w:rsid w:val="00D356F8"/>
    <w:rsid w:val="00D365D3"/>
    <w:rsid w:val="00D42F7B"/>
    <w:rsid w:val="00DA76FA"/>
    <w:rsid w:val="00DB2B49"/>
    <w:rsid w:val="00DD2A42"/>
    <w:rsid w:val="00DD4656"/>
    <w:rsid w:val="00DF5896"/>
    <w:rsid w:val="00E018FB"/>
    <w:rsid w:val="00E11AA9"/>
    <w:rsid w:val="00E21DC0"/>
    <w:rsid w:val="00E65D26"/>
    <w:rsid w:val="00E6763B"/>
    <w:rsid w:val="00E978EB"/>
    <w:rsid w:val="00EB58BD"/>
    <w:rsid w:val="00EC0FFC"/>
    <w:rsid w:val="00ED2E33"/>
    <w:rsid w:val="00ED71B6"/>
    <w:rsid w:val="00EE0C82"/>
    <w:rsid w:val="00EF0E10"/>
    <w:rsid w:val="00EF2AFB"/>
    <w:rsid w:val="00F23F49"/>
    <w:rsid w:val="00F33E31"/>
    <w:rsid w:val="00F60E46"/>
    <w:rsid w:val="00F6184E"/>
    <w:rsid w:val="00F6653F"/>
    <w:rsid w:val="00F8007E"/>
    <w:rsid w:val="00F81C8A"/>
    <w:rsid w:val="00FA2B02"/>
    <w:rsid w:val="00FB1115"/>
    <w:rsid w:val="00FB4AE4"/>
    <w:rsid w:val="00FE6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00C935C0-6816-4D6F-B432-40E4EC645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8B2"/>
    <w:pPr>
      <w:spacing w:before="0" w:after="0"/>
    </w:pPr>
    <w:rPr>
      <w:rFonts w:ascii="Arial" w:hAnsi="Arial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eastAsiaTheme="majorEastAsia" w:cstheme="majorBidi"/>
      <w:b/>
      <w:bCs/>
      <w:color w:val="2F5CB7" w:themeColor="accent1"/>
      <w:sz w:val="36"/>
      <w:szCs w:val="28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eastAsiaTheme="majorEastAsia" w:cstheme="majorBidi"/>
      <w:b/>
      <w:bCs/>
      <w:color w:val="00A2AD" w:themeColor="accent2"/>
      <w:sz w:val="28"/>
      <w:szCs w:val="26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eastAsiaTheme="majorEastAsia" w:cstheme="majorBidi"/>
      <w:b/>
      <w:bCs/>
      <w:color w:val="2F5CB7" w:themeColor="accent1"/>
      <w:sz w:val="24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eastAsiaTheme="majorEastAsia" w:cstheme="majorBidi"/>
      <w:bCs/>
      <w:i/>
      <w:iCs/>
      <w:color w:val="00A2AD" w:themeColor="accent2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sz w:val="17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color w:val="FFFFFF" w:themeColor="background1"/>
      <w:sz w:val="17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b/>
      <w:noProof/>
      <w:color w:val="2F5CB7" w:themeColor="accent1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noProof/>
      <w:color w:val="00A2AD" w:themeColor="accent2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hAnsiTheme="minorHAnsi"/>
      <w:b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hAnsiTheme="minorHAnsi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b/>
      <w:color w:val="757D95" w:themeColor="background2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b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hAnsiTheme="minorHAnsi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eastAsia="Times New Roman" w:hAnsiTheme="minorHAnsi" w:cs="Times New Roman"/>
      <w:szCs w:val="20"/>
      <w:lang w:eastAsia="en-AU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hAnsiTheme="minorHAnsi"/>
      <w:b/>
      <w:caps/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C08B2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C08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08B2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C08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OHO\OHO\Templates\Mem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CD6E9C6F7224D4594FB9E3801F06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027D7C-0E38-4A78-984C-5D5ED96BAC3F}"/>
      </w:docPartPr>
      <w:docPartBody>
        <w:p w:rsidR="002E0F5D" w:rsidRDefault="00E32593" w:rsidP="00E32593">
          <w:pPr>
            <w:pStyle w:val="7CD6E9C6F7224D4594FB9E3801F06E336"/>
          </w:pPr>
          <w:r w:rsidRPr="00773F29">
            <w:rPr>
              <w:i/>
              <w:color w:val="FF0000"/>
            </w:rPr>
            <w:t>(insert title and full name of practitioner here)</w:t>
          </w:r>
        </w:p>
      </w:docPartBody>
    </w:docPart>
    <w:docPart>
      <w:docPartPr>
        <w:name w:val="ACF00534924F4BFC9DCB952A5637B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BA144-66A4-4072-A7F0-52C48B807DC3}"/>
      </w:docPartPr>
      <w:docPartBody>
        <w:p w:rsidR="002E0F5D" w:rsidRDefault="00E32593" w:rsidP="00E32593">
          <w:pPr>
            <w:pStyle w:val="ACF00534924F4BFC9DCB952A5637B0BD6"/>
          </w:pPr>
          <w:r w:rsidRPr="008E61C8">
            <w:rPr>
              <w:i/>
              <w:color w:val="FF0000"/>
            </w:rPr>
            <w:t>(insert title and full name of nominee here)</w:t>
          </w:r>
        </w:p>
      </w:docPartBody>
    </w:docPart>
    <w:docPart>
      <w:docPartPr>
        <w:name w:val="B3B7802472394A528ED23643A374D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165F01-1437-4775-9552-1F1C8F7FB01B}"/>
      </w:docPartPr>
      <w:docPartBody>
        <w:p w:rsidR="002E0F5D" w:rsidRDefault="00E32593" w:rsidP="00E32593">
          <w:pPr>
            <w:pStyle w:val="B3B7802472394A528ED23643A374DA766"/>
          </w:pPr>
          <w:r w:rsidRPr="008E61C8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A2CDB2322BB643929FD5C449A21E5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9DCE4-55A1-4948-B813-F6D5C4161A73}"/>
      </w:docPartPr>
      <w:docPartBody>
        <w:p w:rsidR="002E0F5D" w:rsidRDefault="00E32593" w:rsidP="00E32593">
          <w:pPr>
            <w:pStyle w:val="A2CDB2322BB643929FD5C449A21E53216"/>
          </w:pPr>
          <w:r>
            <w:rPr>
              <w:i/>
              <w:color w:val="FF0000"/>
            </w:rPr>
            <w:t xml:space="preserve">                                                               </w:t>
          </w:r>
        </w:p>
      </w:docPartBody>
    </w:docPart>
    <w:docPart>
      <w:docPartPr>
        <w:name w:val="F1A7DD6140FA4660B1955EA76A60F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4A0DF-7DE6-4DC7-904C-065578E49D67}"/>
      </w:docPartPr>
      <w:docPartBody>
        <w:p w:rsidR="002E0F5D" w:rsidRDefault="00E32593" w:rsidP="00E32593">
          <w:pPr>
            <w:pStyle w:val="F1A7DD6140FA4660B1955EA76A60F6146"/>
          </w:pPr>
          <w:r>
            <w:rPr>
              <w:i/>
              <w:color w:val="FF0000"/>
            </w:rPr>
            <w:t xml:space="preserve">                                                                    </w:t>
          </w:r>
        </w:p>
      </w:docPartBody>
    </w:docPart>
    <w:docPart>
      <w:docPartPr>
        <w:name w:val="F503B33A9B644250A22C9B2DC3A07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A6E29-2991-40C8-A757-0DD0527CFB08}"/>
      </w:docPartPr>
      <w:docPartBody>
        <w:p w:rsidR="002E0F5D" w:rsidRDefault="00E32593" w:rsidP="00E32593">
          <w:pPr>
            <w:pStyle w:val="F503B33A9B644250A22C9B2DC3A075C43"/>
          </w:pPr>
          <w:r>
            <w:t xml:space="preserve">                                     </w:t>
          </w:r>
        </w:p>
      </w:docPartBody>
    </w:docPart>
    <w:docPart>
      <w:docPartPr>
        <w:name w:val="78D6404A771547CF942B523EC953FA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BDCFF7-0F9A-4C9E-B3DA-A76AD845D5FC}"/>
      </w:docPartPr>
      <w:docPartBody>
        <w:p w:rsidR="002E0F5D" w:rsidRDefault="00E32593" w:rsidP="00E32593">
          <w:pPr>
            <w:pStyle w:val="78D6404A771547CF942B523EC953FA115"/>
          </w:pPr>
          <w:r>
            <w:rPr>
              <w:rStyle w:val="BodyTextChar"/>
              <w:i/>
              <w:color w:val="FF0000"/>
            </w:rPr>
            <w:t xml:space="preserve">                                                       </w:t>
          </w:r>
        </w:p>
      </w:docPartBody>
    </w:docPart>
    <w:docPart>
      <w:docPartPr>
        <w:name w:val="9BC18E2B7E944B79A0060A8B764C9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D9FDC-BA28-45C7-9C72-8C6868BE251F}"/>
      </w:docPartPr>
      <w:docPartBody>
        <w:p w:rsidR="002E0F5D" w:rsidRDefault="00E32593" w:rsidP="00E32593">
          <w:pPr>
            <w:pStyle w:val="9BC18E2B7E944B79A0060A8B764C94725"/>
          </w:pPr>
          <w:r>
            <w:rPr>
              <w:rStyle w:val="BodyTextChar"/>
            </w:rPr>
            <w:t xml:space="preserve">                             </w:t>
          </w:r>
        </w:p>
      </w:docPartBody>
    </w:docPart>
    <w:docPart>
      <w:docPartPr>
        <w:name w:val="1904C4D067ED40ED957D904806CE3B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0907A-7826-4D57-B8DD-1EAEB4E7C6BC}"/>
      </w:docPartPr>
      <w:docPartBody>
        <w:p w:rsidR="002E0F5D" w:rsidRDefault="00E32593" w:rsidP="00E32593">
          <w:pPr>
            <w:pStyle w:val="1904C4D067ED40ED957D904806CE3B655"/>
          </w:pPr>
          <w:r>
            <w:rPr>
              <w:rStyle w:val="BodyTextChar"/>
              <w:i/>
              <w:color w:val="FF0000"/>
            </w:rPr>
            <w:t xml:space="preserve">                                                  </w:t>
          </w:r>
        </w:p>
      </w:docPartBody>
    </w:docPart>
    <w:docPart>
      <w:docPartPr>
        <w:name w:val="9C33CFD434654EEEBBF6E753E6A9B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07B5B-CDA5-4C47-8C9C-8B66C9D4470D}"/>
      </w:docPartPr>
      <w:docPartBody>
        <w:p w:rsidR="002E0F5D" w:rsidRDefault="00E32593" w:rsidP="00E32593">
          <w:pPr>
            <w:pStyle w:val="9C33CFD434654EEEBBF6E753E6A9BBAA5"/>
          </w:pPr>
          <w:r>
            <w:rPr>
              <w:rStyle w:val="BodyTextChar"/>
              <w:i/>
              <w:color w:val="FF0000"/>
            </w:rPr>
            <w:t xml:space="preserve">                             </w:t>
          </w:r>
        </w:p>
      </w:docPartBody>
    </w:docPart>
    <w:docPart>
      <w:docPartPr>
        <w:name w:val="72099C4B4055431A85A8093B4FDE4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4E5786-D4CC-40E6-8DFD-99A741CE8D33}"/>
      </w:docPartPr>
      <w:docPartBody>
        <w:p w:rsidR="002E0F5D" w:rsidRDefault="00E32593" w:rsidP="00E32593">
          <w:pPr>
            <w:pStyle w:val="72099C4B4055431A85A8093B4FDE4EFF5"/>
          </w:pPr>
          <w:r>
            <w:rPr>
              <w:rStyle w:val="BodyTextChar"/>
              <w:i/>
              <w:color w:val="FF0000"/>
            </w:rPr>
            <w:t xml:space="preserve">                             </w:t>
          </w:r>
        </w:p>
      </w:docPartBody>
    </w:docPart>
    <w:docPart>
      <w:docPartPr>
        <w:name w:val="3614CB48F86B4C3683B2943B34CAC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A2CD9-11E0-4C86-A19F-AA23B52F99C6}"/>
      </w:docPartPr>
      <w:docPartBody>
        <w:p w:rsidR="002E0F5D" w:rsidRDefault="00E32593" w:rsidP="00E32593">
          <w:pPr>
            <w:pStyle w:val="3614CB48F86B4C3683B2943B34CAC1AC5"/>
          </w:pPr>
          <w:r>
            <w:rPr>
              <w:rStyle w:val="BodyTextChar"/>
              <w:i/>
              <w:color w:val="FF0000"/>
            </w:rPr>
            <w:t xml:space="preserve">                                     </w:t>
          </w:r>
        </w:p>
      </w:docPartBody>
    </w:docPart>
    <w:docPart>
      <w:docPartPr>
        <w:name w:val="AD83D49813AB46B59612FE1DA3F65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8C88BE-0C65-47EF-BE84-2E975C5AB1DA}"/>
      </w:docPartPr>
      <w:docPartBody>
        <w:p w:rsidR="00E32593" w:rsidRDefault="00E32593" w:rsidP="00E32593">
          <w:pPr>
            <w:pStyle w:val="AD83D49813AB46B59612FE1DA3F6510B3"/>
          </w:pPr>
          <w:r w:rsidRPr="00E65D26">
            <w:rPr>
              <w:i/>
              <w:color w:val="FF0000"/>
            </w:rPr>
            <w:t>(Please</w:t>
          </w:r>
          <w:r w:rsidRPr="00E65D26">
            <w:rPr>
              <w:rStyle w:val="PlaceholderText"/>
              <w:i/>
              <w:color w:val="FF0000"/>
            </w:rPr>
            <w:t xml:space="preserve"> specify gender)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93301"/>
    <w:multiLevelType w:val="multilevel"/>
    <w:tmpl w:val="AF6AE250"/>
    <w:lvl w:ilvl="0">
      <w:start w:val="1"/>
      <w:numFmt w:val="decimal"/>
      <w:pStyle w:val="A2CDB2322BB643929FD5C449A21E5321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8E82E47"/>
    <w:multiLevelType w:val="multilevel"/>
    <w:tmpl w:val="409E5BCE"/>
    <w:lvl w:ilvl="0">
      <w:start w:val="1"/>
      <w:numFmt w:val="decimal"/>
      <w:pStyle w:val="AD83D49813AB46B59612FE1DA3F6510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B123162"/>
    <w:multiLevelType w:val="multilevel"/>
    <w:tmpl w:val="4E384818"/>
    <w:lvl w:ilvl="0">
      <w:start w:val="1"/>
      <w:numFmt w:val="decimal"/>
      <w:pStyle w:val="A2CDB2322BB643929FD5C449A21E532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EB60008"/>
    <w:multiLevelType w:val="multilevel"/>
    <w:tmpl w:val="CB7AA94A"/>
    <w:lvl w:ilvl="0">
      <w:start w:val="1"/>
      <w:numFmt w:val="decimal"/>
      <w:pStyle w:val="AD83D49813AB46B59612FE1DA3F6510B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4FE"/>
    <w:rsid w:val="002E0F5D"/>
    <w:rsid w:val="004F34FE"/>
    <w:rsid w:val="00693E53"/>
    <w:rsid w:val="00E32593"/>
    <w:rsid w:val="00EF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D6E9C6F7224D4594FB9E3801F06E33">
    <w:name w:val="7CD6E9C6F7224D4594FB9E3801F06E33"/>
    <w:rsid w:val="004F34FE"/>
  </w:style>
  <w:style w:type="paragraph" w:customStyle="1" w:styleId="ACF00534924F4BFC9DCB952A5637B0BD">
    <w:name w:val="ACF00534924F4BFC9DCB952A5637B0BD"/>
    <w:rsid w:val="004F34FE"/>
  </w:style>
  <w:style w:type="character" w:styleId="PlaceholderText">
    <w:name w:val="Placeholder Text"/>
    <w:basedOn w:val="DefaultParagraphFont"/>
    <w:uiPriority w:val="99"/>
    <w:semiHidden/>
    <w:rsid w:val="00E32593"/>
    <w:rPr>
      <w:color w:val="808080"/>
    </w:rPr>
  </w:style>
  <w:style w:type="paragraph" w:customStyle="1" w:styleId="B3B7802472394A528ED23643A374DA76">
    <w:name w:val="B3B7802472394A528ED23643A374DA76"/>
    <w:rsid w:val="004F34FE"/>
  </w:style>
  <w:style w:type="paragraph" w:customStyle="1" w:styleId="A2CDB2322BB643929FD5C449A21E5321">
    <w:name w:val="A2CDB2322BB643929FD5C449A21E5321"/>
    <w:rsid w:val="004F34FE"/>
  </w:style>
  <w:style w:type="paragraph" w:customStyle="1" w:styleId="F1A7DD6140FA4660B1955EA76A60F614">
    <w:name w:val="F1A7DD6140FA4660B1955EA76A60F614"/>
    <w:rsid w:val="004F34FE"/>
  </w:style>
  <w:style w:type="paragraph" w:customStyle="1" w:styleId="7CD6E9C6F7224D4594FB9E3801F06E331">
    <w:name w:val="7CD6E9C6F7224D4594FB9E3801F06E331"/>
    <w:rsid w:val="004F34FE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CF00534924F4BFC9DCB952A5637B0BD1">
    <w:name w:val="ACF00534924F4BFC9DCB952A5637B0BD1"/>
    <w:rsid w:val="004F34FE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3B7802472394A528ED23643A374DA761">
    <w:name w:val="B3B7802472394A528ED23643A374DA761"/>
    <w:rsid w:val="004F34FE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2CDB2322BB643929FD5C449A21E53211">
    <w:name w:val="A2CDB2322BB643929FD5C449A21E53211"/>
    <w:rsid w:val="004F34FE"/>
    <w:pPr>
      <w:numPr>
        <w:numId w:val="1"/>
      </w:numPr>
      <w:tabs>
        <w:tab w:val="num" w:pos="284"/>
      </w:tabs>
      <w:spacing w:after="120" w:line="264" w:lineRule="auto"/>
      <w:ind w:left="284" w:hanging="284"/>
    </w:pPr>
    <w:rPr>
      <w:rFonts w:eastAsia="Times New Roman" w:cs="Times New Roman"/>
      <w:szCs w:val="24"/>
    </w:rPr>
  </w:style>
  <w:style w:type="paragraph" w:customStyle="1" w:styleId="F1A7DD6140FA4660B1955EA76A60F6141">
    <w:name w:val="F1A7DD6140FA4660B1955EA76A60F6141"/>
    <w:rsid w:val="004F34FE"/>
    <w:pPr>
      <w:tabs>
        <w:tab w:val="num" w:pos="284"/>
        <w:tab w:val="num" w:pos="720"/>
      </w:tabs>
      <w:spacing w:after="120" w:line="264" w:lineRule="auto"/>
      <w:ind w:left="284" w:hanging="284"/>
    </w:pPr>
    <w:rPr>
      <w:rFonts w:eastAsia="Times New Roman" w:cs="Times New Roman"/>
      <w:szCs w:val="24"/>
    </w:rPr>
  </w:style>
  <w:style w:type="paragraph" w:customStyle="1" w:styleId="F503B33A9B644250A22C9B2DC3A075C4">
    <w:name w:val="F503B33A9B644250A22C9B2DC3A075C4"/>
    <w:rsid w:val="004F34FE"/>
  </w:style>
  <w:style w:type="paragraph" w:styleId="BodyText">
    <w:name w:val="Body Text"/>
    <w:basedOn w:val="Normal"/>
    <w:link w:val="BodyTextChar"/>
    <w:qFormat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character" w:customStyle="1" w:styleId="BodyTextChar">
    <w:name w:val="Body Text Char"/>
    <w:basedOn w:val="DefaultParagraphFont"/>
    <w:link w:val="BodyText"/>
    <w:rsid w:val="00E32593"/>
    <w:rPr>
      <w:rFonts w:ascii="Arial" w:eastAsiaTheme="minorHAnsi" w:hAnsi="Arial"/>
      <w:lang w:eastAsia="en-US"/>
    </w:rPr>
  </w:style>
  <w:style w:type="paragraph" w:customStyle="1" w:styleId="78D6404A771547CF942B523EC953FA11">
    <w:name w:val="78D6404A771547CF942B523EC953FA11"/>
    <w:rsid w:val="004F34FE"/>
  </w:style>
  <w:style w:type="paragraph" w:customStyle="1" w:styleId="9BC18E2B7E944B79A0060A8B764C9472">
    <w:name w:val="9BC18E2B7E944B79A0060A8B764C9472"/>
    <w:rsid w:val="004F34FE"/>
  </w:style>
  <w:style w:type="paragraph" w:customStyle="1" w:styleId="1904C4D067ED40ED957D904806CE3B65">
    <w:name w:val="1904C4D067ED40ED957D904806CE3B65"/>
    <w:rsid w:val="004F34FE"/>
  </w:style>
  <w:style w:type="paragraph" w:customStyle="1" w:styleId="9C33CFD434654EEEBBF6E753E6A9BBAA">
    <w:name w:val="9C33CFD434654EEEBBF6E753E6A9BBAA"/>
    <w:rsid w:val="004F34FE"/>
  </w:style>
  <w:style w:type="paragraph" w:customStyle="1" w:styleId="72099C4B4055431A85A8093B4FDE4EFF">
    <w:name w:val="72099C4B4055431A85A8093B4FDE4EFF"/>
    <w:rsid w:val="004F34FE"/>
  </w:style>
  <w:style w:type="paragraph" w:customStyle="1" w:styleId="3614CB48F86B4C3683B2943B34CAC1AC">
    <w:name w:val="3614CB48F86B4C3683B2943B34CAC1AC"/>
    <w:rsid w:val="004F34FE"/>
  </w:style>
  <w:style w:type="paragraph" w:customStyle="1" w:styleId="7CD6E9C6F7224D4594FB9E3801F06E332">
    <w:name w:val="7CD6E9C6F7224D4594FB9E3801F06E332"/>
    <w:rsid w:val="00693E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CF00534924F4BFC9DCB952A5637B0BD2">
    <w:name w:val="ACF00534924F4BFC9DCB952A5637B0BD2"/>
    <w:rsid w:val="00693E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3B7802472394A528ED23643A374DA762">
    <w:name w:val="B3B7802472394A528ED23643A374DA762"/>
    <w:rsid w:val="00693E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2CDB2322BB643929FD5C449A21E53212">
    <w:name w:val="A2CDB2322BB643929FD5C449A21E53212"/>
    <w:rsid w:val="00693E53"/>
    <w:pPr>
      <w:numPr>
        <w:numId w:val="2"/>
      </w:numPr>
      <w:tabs>
        <w:tab w:val="num" w:pos="284"/>
      </w:tabs>
      <w:spacing w:after="120" w:line="264" w:lineRule="auto"/>
      <w:ind w:left="284" w:hanging="284"/>
    </w:pPr>
    <w:rPr>
      <w:rFonts w:eastAsia="Times New Roman" w:cs="Times New Roman"/>
      <w:szCs w:val="24"/>
    </w:rPr>
  </w:style>
  <w:style w:type="paragraph" w:customStyle="1" w:styleId="F1A7DD6140FA4660B1955EA76A60F6142">
    <w:name w:val="F1A7DD6140FA4660B1955EA76A60F6142"/>
    <w:rsid w:val="00693E53"/>
    <w:pPr>
      <w:tabs>
        <w:tab w:val="num" w:pos="284"/>
        <w:tab w:val="num" w:pos="720"/>
      </w:tabs>
      <w:spacing w:after="120" w:line="264" w:lineRule="auto"/>
      <w:ind w:left="284" w:hanging="284"/>
    </w:pPr>
    <w:rPr>
      <w:rFonts w:eastAsia="Times New Roman" w:cs="Times New Roman"/>
      <w:szCs w:val="24"/>
    </w:rPr>
  </w:style>
  <w:style w:type="paragraph" w:customStyle="1" w:styleId="F503B33A9B644250A22C9B2DC3A075C41">
    <w:name w:val="F503B33A9B644250A22C9B2DC3A075C41"/>
    <w:rsid w:val="00693E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8D6404A771547CF942B523EC953FA111">
    <w:name w:val="78D6404A771547CF942B523EC953FA111"/>
    <w:rsid w:val="00693E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BC18E2B7E944B79A0060A8B764C94721">
    <w:name w:val="9BC18E2B7E944B79A0060A8B764C94721"/>
    <w:rsid w:val="00693E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04C4D067ED40ED957D904806CE3B651">
    <w:name w:val="1904C4D067ED40ED957D904806CE3B651"/>
    <w:rsid w:val="00693E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C33CFD434654EEEBBF6E753E6A9BBAA1">
    <w:name w:val="9C33CFD434654EEEBBF6E753E6A9BBAA1"/>
    <w:rsid w:val="00693E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099C4B4055431A85A8093B4FDE4EFF1">
    <w:name w:val="72099C4B4055431A85A8093B4FDE4EFF1"/>
    <w:rsid w:val="00693E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614CB48F86B4C3683B2943B34CAC1AC1">
    <w:name w:val="3614CB48F86B4C3683B2943B34CAC1AC1"/>
    <w:rsid w:val="00693E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CD6E9C6F7224D4594FB9E3801F06E333">
    <w:name w:val="7CD6E9C6F7224D4594FB9E3801F06E333"/>
    <w:rsid w:val="00EF459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CF00534924F4BFC9DCB952A5637B0BD3">
    <w:name w:val="ACF00534924F4BFC9DCB952A5637B0BD3"/>
    <w:rsid w:val="00EF459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3B7802472394A528ED23643A374DA763">
    <w:name w:val="B3B7802472394A528ED23643A374DA763"/>
    <w:rsid w:val="00EF459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2CDB2322BB643929FD5C449A21E53213">
    <w:name w:val="A2CDB2322BB643929FD5C449A21E53213"/>
    <w:rsid w:val="00EF459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1A7DD6140FA4660B1955EA76A60F6143">
    <w:name w:val="F1A7DD6140FA4660B1955EA76A60F6143"/>
    <w:rsid w:val="00EF459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D83D49813AB46B59612FE1DA3F6510B">
    <w:name w:val="AD83D49813AB46B59612FE1DA3F6510B"/>
    <w:rsid w:val="00EF459B"/>
    <w:pPr>
      <w:numPr>
        <w:numId w:val="3"/>
      </w:numPr>
      <w:spacing w:after="120" w:line="264" w:lineRule="auto"/>
      <w:ind w:left="284"/>
    </w:pPr>
    <w:rPr>
      <w:rFonts w:eastAsia="Times New Roman" w:cs="Times New Roman"/>
      <w:szCs w:val="24"/>
    </w:rPr>
  </w:style>
  <w:style w:type="paragraph" w:customStyle="1" w:styleId="F503B33A9B644250A22C9B2DC3A075C42">
    <w:name w:val="F503B33A9B644250A22C9B2DC3A075C42"/>
    <w:rsid w:val="00EF459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8D6404A771547CF942B523EC953FA112">
    <w:name w:val="78D6404A771547CF942B523EC953FA112"/>
    <w:rsid w:val="00EF459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BC18E2B7E944B79A0060A8B764C94722">
    <w:name w:val="9BC18E2B7E944B79A0060A8B764C94722"/>
    <w:rsid w:val="00EF459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04C4D067ED40ED957D904806CE3B652">
    <w:name w:val="1904C4D067ED40ED957D904806CE3B652"/>
    <w:rsid w:val="00EF459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C33CFD434654EEEBBF6E753E6A9BBAA2">
    <w:name w:val="9C33CFD434654EEEBBF6E753E6A9BBAA2"/>
    <w:rsid w:val="00EF459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099C4B4055431A85A8093B4FDE4EFF2">
    <w:name w:val="72099C4B4055431A85A8093B4FDE4EFF2"/>
    <w:rsid w:val="00EF459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614CB48F86B4C3683B2943B34CAC1AC2">
    <w:name w:val="3614CB48F86B4C3683B2943B34CAC1AC2"/>
    <w:rsid w:val="00EF459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CD6E9C6F7224D4594FB9E3801F06E334">
    <w:name w:val="7CD6E9C6F7224D4594FB9E3801F06E334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CF00534924F4BFC9DCB952A5637B0BD4">
    <w:name w:val="ACF00534924F4BFC9DCB952A5637B0BD4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3B7802472394A528ED23643A374DA764">
    <w:name w:val="B3B7802472394A528ED23643A374DA764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2CDB2322BB643929FD5C449A21E53214">
    <w:name w:val="A2CDB2322BB643929FD5C449A21E53214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1A7DD6140FA4660B1955EA76A60F6144">
    <w:name w:val="F1A7DD6140FA4660B1955EA76A60F6144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D83D49813AB46B59612FE1DA3F6510B1">
    <w:name w:val="AD83D49813AB46B59612FE1DA3F6510B1"/>
    <w:rsid w:val="00E32593"/>
    <w:pPr>
      <w:numPr>
        <w:numId w:val="4"/>
      </w:numPr>
      <w:spacing w:after="120" w:line="264" w:lineRule="auto"/>
      <w:ind w:left="284"/>
    </w:pPr>
    <w:rPr>
      <w:rFonts w:eastAsia="Times New Roman" w:cs="Times New Roman"/>
      <w:szCs w:val="24"/>
    </w:rPr>
  </w:style>
  <w:style w:type="paragraph" w:customStyle="1" w:styleId="F503B33A9B644250A22C9B2DC3A075C43">
    <w:name w:val="F503B33A9B644250A22C9B2DC3A075C43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8D6404A771547CF942B523EC953FA113">
    <w:name w:val="78D6404A771547CF942B523EC953FA113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BC18E2B7E944B79A0060A8B764C94723">
    <w:name w:val="9BC18E2B7E944B79A0060A8B764C94723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04C4D067ED40ED957D904806CE3B653">
    <w:name w:val="1904C4D067ED40ED957D904806CE3B653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C33CFD434654EEEBBF6E753E6A9BBAA3">
    <w:name w:val="9C33CFD434654EEEBBF6E753E6A9BBAA3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099C4B4055431A85A8093B4FDE4EFF3">
    <w:name w:val="72099C4B4055431A85A8093B4FDE4EFF3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614CB48F86B4C3683B2943B34CAC1AC3">
    <w:name w:val="3614CB48F86B4C3683B2943B34CAC1AC3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CD6E9C6F7224D4594FB9E3801F06E335">
    <w:name w:val="7CD6E9C6F7224D4594FB9E3801F06E335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CF00534924F4BFC9DCB952A5637B0BD5">
    <w:name w:val="ACF00534924F4BFC9DCB952A5637B0BD5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3B7802472394A528ED23643A374DA765">
    <w:name w:val="B3B7802472394A528ED23643A374DA765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2CDB2322BB643929FD5C449A21E53215">
    <w:name w:val="A2CDB2322BB643929FD5C449A21E53215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1A7DD6140FA4660B1955EA76A60F6145">
    <w:name w:val="F1A7DD6140FA4660B1955EA76A60F6145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D83D49813AB46B59612FE1DA3F6510B2">
    <w:name w:val="AD83D49813AB46B59612FE1DA3F6510B2"/>
    <w:rsid w:val="00E32593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78D6404A771547CF942B523EC953FA114">
    <w:name w:val="78D6404A771547CF942B523EC953FA114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BC18E2B7E944B79A0060A8B764C94724">
    <w:name w:val="9BC18E2B7E944B79A0060A8B764C94724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04C4D067ED40ED957D904806CE3B654">
    <w:name w:val="1904C4D067ED40ED957D904806CE3B654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C33CFD434654EEEBBF6E753E6A9BBAA4">
    <w:name w:val="9C33CFD434654EEEBBF6E753E6A9BBAA4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099C4B4055431A85A8093B4FDE4EFF4">
    <w:name w:val="72099C4B4055431A85A8093B4FDE4EFF4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614CB48F86B4C3683B2943B34CAC1AC4">
    <w:name w:val="3614CB48F86B4C3683B2943B34CAC1AC4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CD6E9C6F7224D4594FB9E3801F06E336">
    <w:name w:val="7CD6E9C6F7224D4594FB9E3801F06E336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CF00534924F4BFC9DCB952A5637B0BD6">
    <w:name w:val="ACF00534924F4BFC9DCB952A5637B0BD6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3B7802472394A528ED23643A374DA766">
    <w:name w:val="B3B7802472394A528ED23643A374DA766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2CDB2322BB643929FD5C449A21E53216">
    <w:name w:val="A2CDB2322BB643929FD5C449A21E53216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1A7DD6140FA4660B1955EA76A60F6146">
    <w:name w:val="F1A7DD6140FA4660B1955EA76A60F6146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D83D49813AB46B59612FE1DA3F6510B3">
    <w:name w:val="AD83D49813AB46B59612FE1DA3F6510B3"/>
    <w:rsid w:val="00E32593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78D6404A771547CF942B523EC953FA115">
    <w:name w:val="78D6404A771547CF942B523EC953FA115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BC18E2B7E944B79A0060A8B764C94725">
    <w:name w:val="9BC18E2B7E944B79A0060A8B764C94725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04C4D067ED40ED957D904806CE3B655">
    <w:name w:val="1904C4D067ED40ED957D904806CE3B655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C33CFD434654EEEBBF6E753E6A9BBAA5">
    <w:name w:val="9C33CFD434654EEEBBF6E753E6A9BBAA5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099C4B4055431A85A8093B4FDE4EFF5">
    <w:name w:val="72099C4B4055431A85A8093B4FDE4EFF5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614CB48F86B4C3683B2943B34CAC1AC5">
    <w:name w:val="3614CB48F86B4C3683B2943B34CAC1AC5"/>
    <w:rsid w:val="00E32593"/>
    <w:pPr>
      <w:spacing w:before="200" w:after="120" w:line="264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43F677-47FF-49DA-83FF-AAC4DAB2F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17</TotalTime>
  <Pages>4</Pages>
  <Words>1159</Words>
  <Characters>6612</Characters>
  <Application>Microsoft Office Word</Application>
  <DocSecurity>8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 Georga</dc:creator>
  <cp:lastModifiedBy>Theo Georga</cp:lastModifiedBy>
  <cp:revision>7</cp:revision>
  <cp:lastPrinted>2013-02-13T02:39:00Z</cp:lastPrinted>
  <dcterms:created xsi:type="dcterms:W3CDTF">2017-02-17T02:00:00Z</dcterms:created>
  <dcterms:modified xsi:type="dcterms:W3CDTF">2017-03-02T02:08:00Z</dcterms:modified>
</cp:coreProperties>
</file>