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BFB" w:rsidRDefault="007456B4" w:rsidP="007456B4">
      <w:pPr>
        <w:pStyle w:val="Heading2"/>
      </w:pPr>
      <w:r w:rsidRPr="007456B4">
        <w:t>Practitioner acknowledgement of chaperone protocol and conditions</w:t>
      </w:r>
    </w:p>
    <w:p w:rsidR="007456B4" w:rsidRDefault="007456B4" w:rsidP="007456B4">
      <w:pPr>
        <w:pStyle w:val="BodyText"/>
      </w:pPr>
      <w:r w:rsidRPr="007456B4">
        <w:t xml:space="preserve">I, </w:t>
      </w:r>
      <w:sdt>
        <w:sdtPr>
          <w:rPr>
            <w:rStyle w:val="BodyTextChar"/>
          </w:rPr>
          <w:id w:val="-289589292"/>
          <w:placeholder>
            <w:docPart w:val="300BE9ECFFB0482AAD9C8B9A028BC33A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r w:rsidRPr="007456B4">
            <w:rPr>
              <w:i/>
              <w:color w:val="FF0000"/>
            </w:rPr>
            <w:t>(insert title and full name of practitioner here)</w:t>
          </w:r>
        </w:sdtContent>
      </w:sdt>
      <w:r w:rsidRPr="007456B4">
        <w:t xml:space="preserve"> acknowledge that the Health Ombudsman has taken</w:t>
      </w:r>
      <w:r>
        <w:t xml:space="preserve"> </w:t>
      </w:r>
      <w:r w:rsidRPr="007456B4">
        <w:t xml:space="preserve">immediate registration action by imposing conditions on my registration as a registered health practitioner effective from </w:t>
      </w:r>
      <w:sdt>
        <w:sdtPr>
          <w:id w:val="512344086"/>
          <w:placeholder>
            <w:docPart w:val="59F589984AD641728B459364C48B3C8A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Pr="008E61C8">
            <w:rPr>
              <w:i/>
              <w:color w:val="FF0000"/>
            </w:rPr>
            <w:t>(insert date conditions came into effect here)</w:t>
          </w:r>
        </w:sdtContent>
      </w:sdt>
      <w:r>
        <w:t>.</w:t>
      </w:r>
    </w:p>
    <w:p w:rsidR="007456B4" w:rsidRDefault="007456B4" w:rsidP="007456B4">
      <w:pPr>
        <w:pStyle w:val="BodyText"/>
      </w:pPr>
      <w:r>
        <w:t>These conditions include specific chaperone conditions.</w:t>
      </w:r>
    </w:p>
    <w:p w:rsidR="007456B4" w:rsidRDefault="007456B4" w:rsidP="007456B4">
      <w:pPr>
        <w:pStyle w:val="BodyText"/>
      </w:pPr>
      <w:r>
        <w:t>I confirm that:</w:t>
      </w:r>
    </w:p>
    <w:p w:rsidR="007456B4" w:rsidRPr="00772A88" w:rsidRDefault="007456B4" w:rsidP="007456B4">
      <w:pPr>
        <w:pStyle w:val="ListNumber0"/>
      </w:pPr>
      <w:r>
        <w:t xml:space="preserve">I have been provided with and have read a copy of the Office of the Health Ombudsman’s </w:t>
      </w:r>
      <w:r w:rsidRPr="0031777F">
        <w:rPr>
          <w:i/>
        </w:rPr>
        <w:t>C</w:t>
      </w:r>
      <w:r>
        <w:rPr>
          <w:i/>
        </w:rPr>
        <w:t>haperone p</w:t>
      </w:r>
      <w:r w:rsidRPr="0031777F">
        <w:rPr>
          <w:i/>
        </w:rPr>
        <w:t>rotocol</w:t>
      </w:r>
      <w:r>
        <w:rPr>
          <w:i/>
        </w:rPr>
        <w:t xml:space="preserve"> for registered health practitioners </w:t>
      </w:r>
      <w:r>
        <w:t>and understand that I must comply with this protocol</w:t>
      </w:r>
      <w:r>
        <w:rPr>
          <w:i/>
        </w:rPr>
        <w:t>.</w:t>
      </w:r>
    </w:p>
    <w:p w:rsidR="007456B4" w:rsidRDefault="007456B4" w:rsidP="007456B4">
      <w:pPr>
        <w:pStyle w:val="ListNumber0"/>
      </w:pPr>
      <w:r>
        <w:t>I understand the requirements imposed on my practice as a registered health practitioner, as outlined in the c</w:t>
      </w:r>
      <w:r w:rsidRPr="00AE6C79">
        <w:t xml:space="preserve">haperone </w:t>
      </w:r>
      <w:r>
        <w:t>p</w:t>
      </w:r>
      <w:r w:rsidRPr="00AE6C79">
        <w:t>rotocol</w:t>
      </w:r>
      <w:r>
        <w:t xml:space="preserve"> and my schedule of conditions. </w:t>
      </w:r>
    </w:p>
    <w:p w:rsidR="007456B4" w:rsidRDefault="007456B4" w:rsidP="007456B4">
      <w:pPr>
        <w:pStyle w:val="ListNumber0"/>
      </w:pPr>
      <w:r>
        <w:t>I understand that my failure to comply with the requirements outlined in the c</w:t>
      </w:r>
      <w:r w:rsidRPr="007456B4">
        <w:t xml:space="preserve">haperone </w:t>
      </w:r>
      <w:r>
        <w:t>p</w:t>
      </w:r>
      <w:r w:rsidRPr="007456B4">
        <w:t>rotocol</w:t>
      </w:r>
      <w:r>
        <w:rPr>
          <w:i/>
        </w:rPr>
        <w:t xml:space="preserve"> </w:t>
      </w:r>
      <w:r w:rsidRPr="007F570C">
        <w:t>and/</w:t>
      </w:r>
      <w:r>
        <w:t xml:space="preserve">or the chaperone conditions may result in further action being taking by the Health Ombudsman. </w:t>
      </w:r>
    </w:p>
    <w:p w:rsidR="007456B4" w:rsidRDefault="007456B4" w:rsidP="007456B4">
      <w:pPr>
        <w:pStyle w:val="BodyText"/>
        <w:spacing w:before="480" w:line="360" w:lineRule="auto"/>
      </w:pPr>
      <w:r>
        <w:t xml:space="preserve">Signature:                                                               Date: </w:t>
      </w:r>
      <w:sdt>
        <w:sdtPr>
          <w:id w:val="1344046491"/>
          <w:placeholder>
            <w:docPart w:val="9274738F1146416DACFC3B2F1655FD37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Pr="008E61C8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:rsidR="00D84C34" w:rsidRDefault="00D84C34" w:rsidP="00D84C34">
      <w:pPr>
        <w:pStyle w:val="BodyText"/>
      </w:pPr>
    </w:p>
    <w:p w:rsidR="00D84C34" w:rsidRPr="00DA24F6" w:rsidRDefault="00D84C34" w:rsidP="00D84C34">
      <w:pPr>
        <w:pStyle w:val="BodyText"/>
      </w:pPr>
      <w:r w:rsidRPr="00DA24F6">
        <w:t xml:space="preserve">Please return </w:t>
      </w:r>
      <w:r>
        <w:t>this form with required attachments to the Office of the Health Ombudsman.</w:t>
      </w:r>
    </w:p>
    <w:p w:rsidR="00D84C34" w:rsidRPr="00012571" w:rsidRDefault="00D84C34" w:rsidP="00D84C34">
      <w:pPr>
        <w:pStyle w:val="ListParagraph0"/>
        <w:numPr>
          <w:ilvl w:val="0"/>
          <w:numId w:val="28"/>
        </w:numPr>
        <w:spacing w:before="120"/>
        <w:ind w:left="0"/>
      </w:pPr>
      <w:r>
        <w:rPr>
          <w:noProof/>
        </w:rPr>
        <mc:AlternateContent>
          <mc:Choice Requires="wpg">
            <w:drawing>
              <wp:inline distT="0" distB="0" distL="0" distR="0" wp14:anchorId="4672BCA1" wp14:editId="3ABB5A09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84C34" w:rsidRDefault="00D84C34" w:rsidP="00D84C34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84C34" w:rsidRPr="00EA4F2A" w:rsidRDefault="00D84C34" w:rsidP="00D84C34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84C34" w:rsidRPr="00CF3173" w:rsidRDefault="00D84C34" w:rsidP="00D84C34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monitoring</w:t>
                              </w:r>
                              <w:r w:rsidRPr="00CF3173"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@oho.qld.gov.au</w:t>
                              </w:r>
                            </w:p>
                            <w:p w:rsidR="00D84C34" w:rsidRDefault="00D84C34" w:rsidP="00D84C34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07 3158 1329</w:t>
                              </w:r>
                            </w:p>
                            <w:p w:rsidR="00D84C34" w:rsidRPr="00CF3173" w:rsidRDefault="00D84C34" w:rsidP="00D84C34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D84C34" w:rsidRPr="00CF3173" w:rsidRDefault="00D84C34" w:rsidP="00D84C34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Post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72BCA1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D84C34" w:rsidRDefault="00D84C34" w:rsidP="00D84C34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D84C34" w:rsidRPr="00EA4F2A" w:rsidRDefault="00D84C34" w:rsidP="00D84C34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D84C34" w:rsidRPr="00CF3173" w:rsidRDefault="00D84C34" w:rsidP="00D84C34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Style w:val="Hyperlink"/>
                            <w:sz w:val="21"/>
                            <w:szCs w:val="21"/>
                          </w:rPr>
                          <w:t>monitoring</w:t>
                        </w:r>
                        <w:r w:rsidRPr="00CF3173">
                          <w:rPr>
                            <w:rStyle w:val="Hyperlink"/>
                            <w:sz w:val="21"/>
                            <w:szCs w:val="21"/>
                          </w:rPr>
                          <w:t>@oho.qld.gov.au</w:t>
                        </w:r>
                      </w:p>
                      <w:p w:rsidR="00D84C34" w:rsidRDefault="00D84C34" w:rsidP="00D84C34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07 3158 1329</w:t>
                        </w:r>
                      </w:p>
                      <w:p w:rsidR="00D84C34" w:rsidRPr="00CF3173" w:rsidRDefault="00D84C34" w:rsidP="00D84C34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D84C34" w:rsidRPr="00CF3173" w:rsidRDefault="00D84C34" w:rsidP="00D84C34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Post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456B4" w:rsidRPr="007456B4" w:rsidRDefault="007456B4" w:rsidP="007456B4">
      <w:pPr>
        <w:pStyle w:val="BodyText"/>
      </w:pPr>
    </w:p>
    <w:sectPr w:rsidR="007456B4" w:rsidRPr="007456B4" w:rsidSect="00386BFB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6B4" w:rsidRDefault="007456B4" w:rsidP="00185154">
      <w:r>
        <w:separator/>
      </w:r>
    </w:p>
    <w:p w:rsidR="007456B4" w:rsidRDefault="007456B4"/>
  </w:endnote>
  <w:endnote w:type="continuationSeparator" w:id="0">
    <w:p w:rsidR="007456B4" w:rsidRDefault="007456B4" w:rsidP="00185154">
      <w:r>
        <w:continuationSeparator/>
      </w:r>
    </w:p>
    <w:p w:rsidR="007456B4" w:rsidRDefault="007456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6592F16B" wp14:editId="51447E52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1ECB1B3" wp14:editId="7069C93C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6B4" w:rsidRDefault="007456B4" w:rsidP="00185154">
      <w:r>
        <w:separator/>
      </w:r>
    </w:p>
    <w:p w:rsidR="007456B4" w:rsidRDefault="007456B4"/>
  </w:footnote>
  <w:footnote w:type="continuationSeparator" w:id="0">
    <w:p w:rsidR="007456B4" w:rsidRDefault="007456B4" w:rsidP="00185154">
      <w:r>
        <w:continuationSeparator/>
      </w:r>
    </w:p>
    <w:p w:rsidR="007456B4" w:rsidRDefault="007456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Default="00F23F49" w:rsidP="007456B4">
    <w:pPr>
      <w:pStyle w:val="Title"/>
      <w:spacing w:after="240"/>
      <w:rPr>
        <w:noProof/>
        <w:sz w:val="56"/>
        <w:szCs w:val="56"/>
        <w:lang w:eastAsia="en-AU"/>
      </w:rPr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70E70FD2" wp14:editId="6B56E68B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456B4" w:rsidRPr="007456B4">
      <w:t xml:space="preserve"> </w:t>
    </w:r>
    <w:r w:rsidR="007456B4">
      <w:rPr>
        <w:noProof/>
        <w:sz w:val="56"/>
        <w:szCs w:val="56"/>
        <w:lang w:eastAsia="en-AU"/>
      </w:rPr>
      <w:t>Practitioner</w:t>
    </w:r>
    <w:r w:rsidR="007456B4">
      <w:rPr>
        <w:noProof/>
        <w:sz w:val="56"/>
        <w:szCs w:val="56"/>
        <w:lang w:eastAsia="en-AU"/>
      </w:rPr>
      <w:br/>
    </w:r>
    <w:r w:rsidR="007456B4" w:rsidRPr="007456B4">
      <w:rPr>
        <w:noProof/>
        <w:sz w:val="56"/>
        <w:szCs w:val="56"/>
        <w:lang w:eastAsia="en-AU"/>
      </w:rPr>
      <w:t>acknowledgement</w:t>
    </w:r>
  </w:p>
  <w:p w:rsidR="007456B4" w:rsidRPr="007456B4" w:rsidRDefault="007456B4" w:rsidP="007456B4">
    <w:pPr>
      <w:pStyle w:val="BodyText"/>
      <w:rPr>
        <w:lang w:eastAsia="en-A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6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9E1E29"/>
    <w:multiLevelType w:val="multilevel"/>
    <w:tmpl w:val="74901FDC"/>
    <w:numStyleLink w:val="ListTableNumber"/>
  </w:abstractNum>
  <w:abstractNum w:abstractNumId="8" w15:restartNumberingAfterBreak="0">
    <w:nsid w:val="21D233F9"/>
    <w:multiLevelType w:val="multilevel"/>
    <w:tmpl w:val="A9BC1000"/>
    <w:numStyleLink w:val="ListNumber"/>
  </w:abstractNum>
  <w:abstractNum w:abstractNumId="9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0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3" w15:restartNumberingAfterBreak="0">
    <w:nsid w:val="49F874AA"/>
    <w:multiLevelType w:val="multilevel"/>
    <w:tmpl w:val="CA5222EC"/>
    <w:numStyleLink w:val="ListAlpha"/>
  </w:abstractNum>
  <w:abstractNum w:abstractNumId="14" w15:restartNumberingAfterBreak="0">
    <w:nsid w:val="4E7B7BA9"/>
    <w:multiLevelType w:val="multilevel"/>
    <w:tmpl w:val="6BC62DF0"/>
    <w:numStyleLink w:val="ListBullet"/>
  </w:abstractNum>
  <w:abstractNum w:abstractNumId="15" w15:restartNumberingAfterBreak="0">
    <w:nsid w:val="4F1E76AC"/>
    <w:multiLevelType w:val="multilevel"/>
    <w:tmpl w:val="A46673CA"/>
    <w:numStyleLink w:val="ListParagraph"/>
  </w:abstractNum>
  <w:abstractNum w:abstractNumId="16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3106EF6"/>
    <w:multiLevelType w:val="multilevel"/>
    <w:tmpl w:val="2F506ED2"/>
    <w:numStyleLink w:val="ListTableBullet"/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10"/>
  </w:num>
  <w:num w:numId="9">
    <w:abstractNumId w:val="3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7"/>
  </w:num>
  <w:num w:numId="18">
    <w:abstractNumId w:val="14"/>
  </w:num>
  <w:num w:numId="19">
    <w:abstractNumId w:val="13"/>
  </w:num>
  <w:num w:numId="20">
    <w:abstractNumId w:val="8"/>
  </w:num>
  <w:num w:numId="21">
    <w:abstractNumId w:val="1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4/cwWg6c4zZsBfJwhsvyPdmgLxGTO7BGWKu/l8LlWiDjFkGBys9b1bTUInvUlL08ekF2BJ6kKV4VNE+4sm8lNg==" w:salt="SuUOrzOj79c1qB/nxri8lQ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6B4"/>
    <w:rsid w:val="00006100"/>
    <w:rsid w:val="0001272E"/>
    <w:rsid w:val="000464C9"/>
    <w:rsid w:val="00071C7D"/>
    <w:rsid w:val="00076F97"/>
    <w:rsid w:val="000870BB"/>
    <w:rsid w:val="00092075"/>
    <w:rsid w:val="00093195"/>
    <w:rsid w:val="000B3EBE"/>
    <w:rsid w:val="000B4D85"/>
    <w:rsid w:val="000C0C22"/>
    <w:rsid w:val="000C1D1E"/>
    <w:rsid w:val="000D62F0"/>
    <w:rsid w:val="000F4A35"/>
    <w:rsid w:val="001063C6"/>
    <w:rsid w:val="001242A0"/>
    <w:rsid w:val="0013218E"/>
    <w:rsid w:val="00134130"/>
    <w:rsid w:val="001505D8"/>
    <w:rsid w:val="00154790"/>
    <w:rsid w:val="001829A7"/>
    <w:rsid w:val="00185154"/>
    <w:rsid w:val="0019114D"/>
    <w:rsid w:val="001E6348"/>
    <w:rsid w:val="001F16CA"/>
    <w:rsid w:val="00210DEF"/>
    <w:rsid w:val="00222215"/>
    <w:rsid w:val="00252201"/>
    <w:rsid w:val="00254DD8"/>
    <w:rsid w:val="002843F6"/>
    <w:rsid w:val="002B562E"/>
    <w:rsid w:val="002B6607"/>
    <w:rsid w:val="002D3798"/>
    <w:rsid w:val="002D4254"/>
    <w:rsid w:val="002D4E6E"/>
    <w:rsid w:val="00311CA0"/>
    <w:rsid w:val="00323514"/>
    <w:rsid w:val="00335C7B"/>
    <w:rsid w:val="0036272C"/>
    <w:rsid w:val="0037398C"/>
    <w:rsid w:val="0037618F"/>
    <w:rsid w:val="003853C1"/>
    <w:rsid w:val="00386BFB"/>
    <w:rsid w:val="003A04C1"/>
    <w:rsid w:val="003B0945"/>
    <w:rsid w:val="003B4DCF"/>
    <w:rsid w:val="003D3B71"/>
    <w:rsid w:val="003E1EF3"/>
    <w:rsid w:val="003E31C8"/>
    <w:rsid w:val="003E7DBB"/>
    <w:rsid w:val="003F3D04"/>
    <w:rsid w:val="00407776"/>
    <w:rsid w:val="00413235"/>
    <w:rsid w:val="00427353"/>
    <w:rsid w:val="0043564D"/>
    <w:rsid w:val="0043628A"/>
    <w:rsid w:val="00456E81"/>
    <w:rsid w:val="00491C59"/>
    <w:rsid w:val="004B7DAE"/>
    <w:rsid w:val="004E12E4"/>
    <w:rsid w:val="004F3D6F"/>
    <w:rsid w:val="00500056"/>
    <w:rsid w:val="00502840"/>
    <w:rsid w:val="0051056D"/>
    <w:rsid w:val="005331C9"/>
    <w:rsid w:val="0055219D"/>
    <w:rsid w:val="0055353F"/>
    <w:rsid w:val="0056633F"/>
    <w:rsid w:val="005713E5"/>
    <w:rsid w:val="00586470"/>
    <w:rsid w:val="005A435A"/>
    <w:rsid w:val="005B0C40"/>
    <w:rsid w:val="005B36EC"/>
    <w:rsid w:val="005D45CE"/>
    <w:rsid w:val="005E259B"/>
    <w:rsid w:val="006025ED"/>
    <w:rsid w:val="0061089F"/>
    <w:rsid w:val="00633235"/>
    <w:rsid w:val="006440DC"/>
    <w:rsid w:val="00652023"/>
    <w:rsid w:val="0065325A"/>
    <w:rsid w:val="00666DBF"/>
    <w:rsid w:val="00674316"/>
    <w:rsid w:val="006A1801"/>
    <w:rsid w:val="006B1A94"/>
    <w:rsid w:val="006C174D"/>
    <w:rsid w:val="006C55BC"/>
    <w:rsid w:val="006F4ED8"/>
    <w:rsid w:val="00735168"/>
    <w:rsid w:val="007456B4"/>
    <w:rsid w:val="0075052F"/>
    <w:rsid w:val="00770BF1"/>
    <w:rsid w:val="00774E81"/>
    <w:rsid w:val="00794B3F"/>
    <w:rsid w:val="007A5346"/>
    <w:rsid w:val="007B3E37"/>
    <w:rsid w:val="008174C7"/>
    <w:rsid w:val="008549B1"/>
    <w:rsid w:val="00854C86"/>
    <w:rsid w:val="00861E13"/>
    <w:rsid w:val="00892496"/>
    <w:rsid w:val="008948BC"/>
    <w:rsid w:val="008B5D8F"/>
    <w:rsid w:val="009571D7"/>
    <w:rsid w:val="00982556"/>
    <w:rsid w:val="009A199C"/>
    <w:rsid w:val="009B4594"/>
    <w:rsid w:val="009F6CE7"/>
    <w:rsid w:val="00A20A10"/>
    <w:rsid w:val="00A33372"/>
    <w:rsid w:val="00A41D4E"/>
    <w:rsid w:val="00A52A8F"/>
    <w:rsid w:val="00A624A7"/>
    <w:rsid w:val="00A63803"/>
    <w:rsid w:val="00A640FF"/>
    <w:rsid w:val="00A83B38"/>
    <w:rsid w:val="00AA5209"/>
    <w:rsid w:val="00AE4C26"/>
    <w:rsid w:val="00AF103B"/>
    <w:rsid w:val="00B012F3"/>
    <w:rsid w:val="00B1273F"/>
    <w:rsid w:val="00B255C2"/>
    <w:rsid w:val="00B53493"/>
    <w:rsid w:val="00B65281"/>
    <w:rsid w:val="00B668FB"/>
    <w:rsid w:val="00BA45AE"/>
    <w:rsid w:val="00BA4F4A"/>
    <w:rsid w:val="00BA66AD"/>
    <w:rsid w:val="00C000C3"/>
    <w:rsid w:val="00C02E60"/>
    <w:rsid w:val="00C240FD"/>
    <w:rsid w:val="00C24374"/>
    <w:rsid w:val="00C328B6"/>
    <w:rsid w:val="00C433E0"/>
    <w:rsid w:val="00C62345"/>
    <w:rsid w:val="00C97431"/>
    <w:rsid w:val="00CE35D0"/>
    <w:rsid w:val="00D03D0C"/>
    <w:rsid w:val="00D253E1"/>
    <w:rsid w:val="00D27FA8"/>
    <w:rsid w:val="00D3271D"/>
    <w:rsid w:val="00D356F8"/>
    <w:rsid w:val="00D365D3"/>
    <w:rsid w:val="00D42F7B"/>
    <w:rsid w:val="00D84C34"/>
    <w:rsid w:val="00DA76FA"/>
    <w:rsid w:val="00DB2B49"/>
    <w:rsid w:val="00DD2A42"/>
    <w:rsid w:val="00DD4656"/>
    <w:rsid w:val="00DF5896"/>
    <w:rsid w:val="00E018FB"/>
    <w:rsid w:val="00E11AA9"/>
    <w:rsid w:val="00E21DC0"/>
    <w:rsid w:val="00E6763B"/>
    <w:rsid w:val="00E978EB"/>
    <w:rsid w:val="00EB58BD"/>
    <w:rsid w:val="00EC0FFC"/>
    <w:rsid w:val="00ED2E33"/>
    <w:rsid w:val="00ED71B6"/>
    <w:rsid w:val="00EE0C82"/>
    <w:rsid w:val="00EF0E10"/>
    <w:rsid w:val="00EF2AFB"/>
    <w:rsid w:val="00F23F49"/>
    <w:rsid w:val="00F33E31"/>
    <w:rsid w:val="00F60E46"/>
    <w:rsid w:val="00F6184E"/>
    <w:rsid w:val="00F6653F"/>
    <w:rsid w:val="00F8007E"/>
    <w:rsid w:val="00F81C8A"/>
    <w:rsid w:val="00FA2B02"/>
    <w:rsid w:val="00FB1115"/>
    <w:rsid w:val="00FB4AE4"/>
    <w:rsid w:val="00FE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50D858BB-AD5D-422E-9209-A2311496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5BC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hAnsiTheme="minorHAnsi"/>
      <w:b/>
      <w:cap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HO\OHO\Templates\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00BE9ECFFB0482AAD9C8B9A028BC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6E897-436B-408E-A833-C781D717FF8F}"/>
      </w:docPartPr>
      <w:docPartBody>
        <w:p w:rsidR="00217D9D" w:rsidRDefault="007F732D" w:rsidP="007F732D">
          <w:pPr>
            <w:pStyle w:val="300BE9ECFFB0482AAD9C8B9A028BC33A1"/>
          </w:pPr>
          <w:r w:rsidRPr="008E61C8">
            <w:rPr>
              <w:i/>
              <w:color w:val="FF0000"/>
            </w:rPr>
            <w:t>(insert title and full name of practitioner here</w:t>
          </w:r>
          <w:r w:rsidRPr="007456B4">
            <w:rPr>
              <w:i/>
              <w:color w:val="FF0000"/>
              <w:szCs w:val="22"/>
            </w:rPr>
            <w:t>)</w:t>
          </w:r>
        </w:p>
      </w:docPartBody>
    </w:docPart>
    <w:docPart>
      <w:docPartPr>
        <w:name w:val="59F589984AD641728B459364C48B3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CF8EE-02C1-4F9D-AB05-37EA7E5D2290}"/>
      </w:docPartPr>
      <w:docPartBody>
        <w:p w:rsidR="00217D9D" w:rsidRDefault="007F732D" w:rsidP="007F732D">
          <w:pPr>
            <w:pStyle w:val="59F589984AD641728B459364C48B3C8A"/>
          </w:pPr>
          <w:r w:rsidRPr="008E61C8">
            <w:rPr>
              <w:i/>
              <w:color w:val="FF0000"/>
            </w:rPr>
            <w:t>(insert date conditions came into effect here)</w:t>
          </w:r>
        </w:p>
      </w:docPartBody>
    </w:docPart>
    <w:docPart>
      <w:docPartPr>
        <w:name w:val="9274738F1146416DACFC3B2F1655F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764E9-6535-4C97-8764-4E655BA4D24C}"/>
      </w:docPartPr>
      <w:docPartBody>
        <w:p w:rsidR="00217D9D" w:rsidRDefault="007F732D" w:rsidP="007F732D">
          <w:pPr>
            <w:pStyle w:val="9274738F1146416DACFC3B2F1655FD37"/>
          </w:pPr>
          <w:r w:rsidRPr="008E61C8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32D"/>
    <w:rsid w:val="00217D9D"/>
    <w:rsid w:val="007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0BE9ECFFB0482AAD9C8B9A028BC33A">
    <w:name w:val="300BE9ECFFB0482AAD9C8B9A028BC33A"/>
    <w:rsid w:val="007F732D"/>
  </w:style>
  <w:style w:type="character" w:styleId="PlaceholderText">
    <w:name w:val="Placeholder Text"/>
    <w:basedOn w:val="DefaultParagraphFont"/>
    <w:uiPriority w:val="99"/>
    <w:semiHidden/>
    <w:rsid w:val="007F732D"/>
    <w:rPr>
      <w:color w:val="808080"/>
    </w:rPr>
  </w:style>
  <w:style w:type="paragraph" w:customStyle="1" w:styleId="300BE9ECFFB0482AAD9C8B9A028BC33A1">
    <w:name w:val="300BE9ECFFB0482AAD9C8B9A028BC33A1"/>
    <w:rsid w:val="007F732D"/>
    <w:pPr>
      <w:spacing w:after="0" w:line="240" w:lineRule="auto"/>
    </w:pPr>
    <w:rPr>
      <w:rFonts w:eastAsia="Times New Roman" w:cs="Times New Roman"/>
      <w:szCs w:val="20"/>
    </w:rPr>
  </w:style>
  <w:style w:type="paragraph" w:customStyle="1" w:styleId="59F589984AD641728B459364C48B3C8A">
    <w:name w:val="59F589984AD641728B459364C48B3C8A"/>
    <w:rsid w:val="007F732D"/>
  </w:style>
  <w:style w:type="paragraph" w:customStyle="1" w:styleId="E5125D91242F4C3F83B8682F4EE5FC34">
    <w:name w:val="E5125D91242F4C3F83B8682F4EE5FC34"/>
    <w:rsid w:val="007F732D"/>
  </w:style>
  <w:style w:type="paragraph" w:customStyle="1" w:styleId="9274738F1146416DACFC3B2F1655FD37">
    <w:name w:val="9274738F1146416DACFC3B2F1655FD37"/>
    <w:rsid w:val="007F7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8896A3-6754-405A-A99A-D5DC0FF86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11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 Georga</dc:creator>
  <cp:lastModifiedBy>Theo Georga</cp:lastModifiedBy>
  <cp:revision>3</cp:revision>
  <cp:lastPrinted>2013-02-13T02:39:00Z</cp:lastPrinted>
  <dcterms:created xsi:type="dcterms:W3CDTF">2017-02-20T00:48:00Z</dcterms:created>
  <dcterms:modified xsi:type="dcterms:W3CDTF">2017-02-21T06:15:00Z</dcterms:modified>
</cp:coreProperties>
</file>