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BFB" w:rsidRDefault="009228BB" w:rsidP="009228BB">
      <w:pPr>
        <w:pStyle w:val="Heading2"/>
        <w:rPr>
          <w:i/>
        </w:rPr>
      </w:pPr>
      <w:r w:rsidRPr="00E37D4C">
        <w:t>Nomination for approval</w:t>
      </w:r>
      <w:r>
        <w:t xml:space="preserve"> </w:t>
      </w:r>
      <w:r w:rsidRPr="009228BB">
        <w:rPr>
          <w:i/>
        </w:rPr>
        <w:t>(to be completed by the practitioner)</w:t>
      </w:r>
    </w:p>
    <w:p w:rsidR="009228BB" w:rsidRPr="009A3156" w:rsidRDefault="009228BB" w:rsidP="009228BB">
      <w:pPr>
        <w:pStyle w:val="BodyText"/>
        <w:rPr>
          <w:sz w:val="20"/>
          <w:szCs w:val="20"/>
        </w:rPr>
      </w:pPr>
      <w:r>
        <w:t xml:space="preserve">I, </w:t>
      </w:r>
      <w:sdt>
        <w:sdtPr>
          <w:rPr>
            <w:rStyle w:val="BodyTextChar"/>
          </w:rPr>
          <w:id w:val="-289589292"/>
          <w:placeholder>
            <w:docPart w:val="43AA68A889B149ABB73A17C20B799CC6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sdtContent>
      </w:sdt>
      <w:r>
        <w:rPr>
          <w:rStyle w:val="PlaceholderText"/>
          <w:rFonts w:asciiTheme="minorHAnsi" w:eastAsia="Times New Roman" w:hAnsiTheme="minorHAnsi" w:cs="Times New Roman"/>
          <w:szCs w:val="24"/>
          <w:lang w:eastAsia="en-AU"/>
        </w:rPr>
        <w:t>,</w:t>
      </w:r>
      <w:r w:rsidRPr="00351286">
        <w:t xml:space="preserve"> am currently subject to </w:t>
      </w:r>
      <w:r>
        <w:t xml:space="preserve">conditions on my registration and/or restrictions on my right to practise imposed </w:t>
      </w:r>
      <w:r w:rsidRPr="00351286">
        <w:t xml:space="preserve">by the Health Ombudsman, </w:t>
      </w:r>
      <w:r>
        <w:t xml:space="preserve">as outlined in my </w:t>
      </w:r>
      <w:r w:rsidRPr="008E61C8">
        <w:rPr>
          <w:i/>
          <w:color w:val="FF0000"/>
        </w:rPr>
        <w:t>(tick and complete applicable option/s)</w:t>
      </w:r>
      <w:r>
        <w:t>:</w:t>
      </w:r>
      <w:r w:rsidRPr="00131A44">
        <w:t xml:space="preserve"> </w:t>
      </w:r>
    </w:p>
    <w:p w:rsidR="009228BB" w:rsidRDefault="009F67FB" w:rsidP="009228BB">
      <w:pPr>
        <w:pStyle w:val="ListParagraph0"/>
        <w:numPr>
          <w:ilvl w:val="0"/>
          <w:numId w:val="13"/>
        </w:numPr>
        <w:ind w:left="0"/>
      </w:pPr>
      <w:sdt>
        <w:sdtPr>
          <w:id w:val="1743917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28BB">
            <w:rPr>
              <w:rFonts w:ascii="MS Gothic" w:eastAsia="MS Gothic" w:hAnsi="MS Gothic" w:hint="eastAsia"/>
            </w:rPr>
            <w:t>☐</w:t>
          </w:r>
        </w:sdtContent>
      </w:sdt>
      <w:r w:rsidR="009228BB">
        <w:t xml:space="preserve"> s</w:t>
      </w:r>
      <w:r w:rsidR="009228BB" w:rsidRPr="007B72BF">
        <w:t xml:space="preserve">chedule of </w:t>
      </w:r>
      <w:r w:rsidR="009228BB">
        <w:t>c</w:t>
      </w:r>
      <w:r w:rsidR="009228BB" w:rsidRPr="007B72BF">
        <w:t>onditions</w:t>
      </w:r>
      <w:r w:rsidR="009228BB">
        <w:t xml:space="preserve">, effective from </w:t>
      </w:r>
      <w:sdt>
        <w:sdtPr>
          <w:id w:val="512344086"/>
          <w:placeholder>
            <w:docPart w:val="D4FAC2773C47400FB3AC0E312CA6CF79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9228BB" w:rsidRPr="008E61C8">
            <w:rPr>
              <w:i/>
              <w:color w:val="FF0000"/>
            </w:rPr>
            <w:t>(insert date conditions came into effect here)</w:t>
          </w:r>
        </w:sdtContent>
      </w:sdt>
    </w:p>
    <w:p w:rsidR="009228BB" w:rsidRDefault="009F67FB" w:rsidP="009228BB">
      <w:pPr>
        <w:pStyle w:val="ListParagraph0"/>
        <w:numPr>
          <w:ilvl w:val="0"/>
          <w:numId w:val="13"/>
        </w:numPr>
        <w:ind w:left="0"/>
      </w:pPr>
      <w:sdt>
        <w:sdtPr>
          <w:id w:val="-209185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28BB">
            <w:rPr>
              <w:rFonts w:ascii="MS Gothic" w:eastAsia="MS Gothic" w:hAnsi="MS Gothic" w:hint="eastAsia"/>
            </w:rPr>
            <w:t>☐</w:t>
          </w:r>
        </w:sdtContent>
      </w:sdt>
      <w:r w:rsidR="009228BB">
        <w:t xml:space="preserve"> schedule of restrictions, effective from </w:t>
      </w:r>
      <w:sdt>
        <w:sdtPr>
          <w:id w:val="-65351206"/>
          <w:placeholder>
            <w:docPart w:val="BCFB7E6A842D4235A32DE0CE3E707A5A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9228BB" w:rsidRPr="008E61C8">
            <w:rPr>
              <w:i/>
              <w:color w:val="FF0000"/>
            </w:rPr>
            <w:t>(insert date restrictions came into effect here)</w:t>
          </w:r>
        </w:sdtContent>
      </w:sdt>
    </w:p>
    <w:p w:rsidR="009228BB" w:rsidRDefault="009228BB" w:rsidP="009228BB">
      <w:pPr>
        <w:pStyle w:val="BodyText"/>
      </w:pPr>
      <w:r>
        <w:t xml:space="preserve">By signing this form </w:t>
      </w:r>
      <w:r w:rsidRPr="003F5742">
        <w:t>I confirm</w:t>
      </w:r>
      <w:r>
        <w:t xml:space="preserve"> </w:t>
      </w:r>
      <w:r w:rsidRPr="008E61C8">
        <w:rPr>
          <w:i/>
          <w:color w:val="FF0000"/>
        </w:rPr>
        <w:t>(tick and complete applicable option/s)</w:t>
      </w:r>
      <w:r>
        <w:t>:</w:t>
      </w:r>
    </w:p>
    <w:p w:rsidR="009228BB" w:rsidRDefault="009F67FB" w:rsidP="009228BB">
      <w:pPr>
        <w:pStyle w:val="BodyText"/>
      </w:pPr>
      <w:sdt>
        <w:sdtPr>
          <w:id w:val="1013492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9228BB">
        <w:t xml:space="preserve"> Course of education:</w:t>
      </w:r>
    </w:p>
    <w:p w:rsidR="009228BB" w:rsidRDefault="009228BB" w:rsidP="009228BB">
      <w:pPr>
        <w:pStyle w:val="ListNumber0"/>
      </w:pPr>
      <w:r>
        <w:t xml:space="preserve">I have attached a copy of the curriculum of the nominated education </w:t>
      </w:r>
      <w:sdt>
        <w:sdtPr>
          <w:rPr>
            <w:rStyle w:val="BodyTextChar"/>
          </w:rPr>
          <w:id w:val="1050337822"/>
          <w:placeholder>
            <w:docPart w:val="52A8430456164548A1BED2F3081F0AA8"/>
          </w:placeholder>
          <w:showingPlcHdr/>
          <w15:color w:val="000000"/>
        </w:sdtPr>
        <w:sdtEndPr>
          <w:rPr>
            <w:rStyle w:val="DefaultParagraphFont"/>
            <w:rFonts w:asciiTheme="minorHAnsi" w:hAnsiTheme="minorHAnsi"/>
          </w:rPr>
        </w:sdtEndPr>
        <w:sdtContent>
          <w:bookmarkStart w:id="0" w:name="_GoBack"/>
          <w:r w:rsidRPr="008E61C8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>full education name and provider details</w:t>
          </w:r>
          <w:r w:rsidRPr="008E61C8">
            <w:rPr>
              <w:i/>
              <w:color w:val="FF0000"/>
            </w:rPr>
            <w:t xml:space="preserve"> here</w:t>
          </w:r>
          <w:r w:rsidRPr="005C38F3">
            <w:rPr>
              <w:i/>
              <w:color w:val="FF0000"/>
              <w:szCs w:val="22"/>
            </w:rPr>
            <w:t>)</w:t>
          </w:r>
          <w:bookmarkEnd w:id="0"/>
        </w:sdtContent>
      </w:sdt>
      <w:r>
        <w:t>.</w:t>
      </w:r>
      <w:r>
        <w:rPr>
          <w:i/>
        </w:rPr>
        <w:t xml:space="preserve"> </w:t>
      </w:r>
    </w:p>
    <w:p w:rsidR="00970150" w:rsidRDefault="009228BB" w:rsidP="009228BB">
      <w:pPr>
        <w:pStyle w:val="ListNumber0"/>
      </w:pPr>
      <w:r>
        <w:t xml:space="preserve">The education I have nominated covers the topic/s for the education as outlined in my </w:t>
      </w:r>
      <w:r w:rsidR="00970150">
        <w:t>s</w:t>
      </w:r>
      <w:r>
        <w:t xml:space="preserve">chedule of </w:t>
      </w:r>
      <w:r w:rsidR="00970150">
        <w:t>c</w:t>
      </w:r>
      <w:r>
        <w:t xml:space="preserve">onditions and/or </w:t>
      </w:r>
      <w:r w:rsidR="00970150">
        <w:t>s</w:t>
      </w:r>
      <w:r>
        <w:t xml:space="preserve">chedule of </w:t>
      </w:r>
      <w:r w:rsidR="00970150">
        <w:t>restrictions</w:t>
      </w:r>
    </w:p>
    <w:p w:rsidR="00970150" w:rsidRPr="009F67FB" w:rsidRDefault="009F67FB" w:rsidP="00970150">
      <w:pPr>
        <w:pStyle w:val="ListNumber2"/>
        <w:rPr>
          <w:rStyle w:val="PlaceholderText"/>
          <w:color w:val="auto"/>
        </w:rPr>
      </w:pPr>
      <w:sdt>
        <w:sdtPr>
          <w:rPr>
            <w:rStyle w:val="BodyTextChar"/>
          </w:rPr>
          <w:id w:val="523604194"/>
          <w:placeholder>
            <w:docPart w:val="08A3874060214EF2A2644CF0E8DDC50C"/>
          </w:placeholder>
          <w:showingPlcHdr/>
          <w15:color w:val="000000"/>
        </w:sdtPr>
        <w:sdtEndPr>
          <w:rPr>
            <w:rStyle w:val="DefaultParagraphFont"/>
            <w:rFonts w:asciiTheme="minorHAnsi" w:hAnsiTheme="minorHAnsi"/>
          </w:rPr>
        </w:sdtEndPr>
        <w:sdtContent>
          <w:r w:rsidR="00970150" w:rsidRPr="00970150">
            <w:rPr>
              <w:i/>
              <w:color w:val="FF0000"/>
            </w:rPr>
            <w:t>(insert topics here</w:t>
          </w:r>
          <w:r w:rsidR="00970150" w:rsidRPr="00970150">
            <w:rPr>
              <w:i/>
              <w:color w:val="FF0000"/>
              <w:szCs w:val="22"/>
            </w:rPr>
            <w:t>)</w:t>
          </w:r>
        </w:sdtContent>
      </w:sdt>
    </w:p>
    <w:p w:rsidR="009F67FB" w:rsidRPr="009F67FB" w:rsidRDefault="009F67FB" w:rsidP="00970150">
      <w:pPr>
        <w:pStyle w:val="ListNumber2"/>
        <w:rPr>
          <w:rStyle w:val="BodyTextChar"/>
          <w:rFonts w:asciiTheme="minorHAnsi" w:hAnsiTheme="minorHAnsi"/>
        </w:rPr>
      </w:pPr>
      <w:sdt>
        <w:sdtPr>
          <w:rPr>
            <w:rStyle w:val="BodyTextChar"/>
          </w:rPr>
          <w:id w:val="-355656888"/>
          <w:placeholder>
            <w:docPart w:val="91E69EA5EF7A4FA584E1ED0D03603D1B"/>
          </w:placeholder>
          <w:showingPlcHdr/>
          <w15:color w:val="000000"/>
        </w:sdtPr>
        <w:sdtEndPr>
          <w:rPr>
            <w:rStyle w:val="DefaultParagraphFont"/>
            <w:rFonts w:asciiTheme="minorHAnsi" w:hAnsiTheme="minorHAnsi"/>
          </w:rPr>
        </w:sdtEndPr>
        <w:sdtContent>
          <w:r w:rsidRPr="00970150">
            <w:rPr>
              <w:i/>
              <w:color w:val="FF0000"/>
            </w:rPr>
            <w:t>(insert topics here</w:t>
          </w:r>
          <w:r w:rsidRPr="00970150">
            <w:rPr>
              <w:i/>
              <w:color w:val="FF0000"/>
              <w:szCs w:val="22"/>
            </w:rPr>
            <w:t>)</w:t>
          </w:r>
        </w:sdtContent>
      </w:sdt>
    </w:p>
    <w:p w:rsidR="009F67FB" w:rsidRDefault="009F67FB" w:rsidP="00970150">
      <w:pPr>
        <w:pStyle w:val="ListNumber2"/>
      </w:pPr>
      <w:sdt>
        <w:sdtPr>
          <w:rPr>
            <w:rStyle w:val="BodyTextChar"/>
          </w:rPr>
          <w:id w:val="1823077634"/>
          <w:placeholder>
            <w:docPart w:val="05BBD07BCF2C4D3F8C8D284D3508F230"/>
          </w:placeholder>
          <w:showingPlcHdr/>
          <w15:color w:val="000000"/>
        </w:sdtPr>
        <w:sdtEndPr>
          <w:rPr>
            <w:rStyle w:val="DefaultParagraphFont"/>
            <w:rFonts w:asciiTheme="minorHAnsi" w:hAnsiTheme="minorHAnsi"/>
          </w:rPr>
        </w:sdtEndPr>
        <w:sdtContent>
          <w:r w:rsidRPr="00970150">
            <w:rPr>
              <w:i/>
              <w:color w:val="FF0000"/>
            </w:rPr>
            <w:t>(insert topics here</w:t>
          </w:r>
          <w:r w:rsidRPr="00970150">
            <w:rPr>
              <w:i/>
              <w:color w:val="FF0000"/>
              <w:szCs w:val="22"/>
            </w:rPr>
            <w:t>)</w:t>
          </w:r>
        </w:sdtContent>
      </w:sdt>
      <w:r>
        <w:rPr>
          <w:rStyle w:val="BodyTextChar"/>
        </w:rPr>
        <w:t>.</w:t>
      </w:r>
    </w:p>
    <w:p w:rsidR="009228BB" w:rsidRDefault="009228BB" w:rsidP="009228BB">
      <w:pPr>
        <w:pStyle w:val="ListNumber0"/>
      </w:pPr>
      <w:r>
        <w:t xml:space="preserve">The education I have nominated satisfies any additional criteria outlined in my </w:t>
      </w:r>
      <w:r w:rsidR="00A61983">
        <w:t>s</w:t>
      </w:r>
      <w:r>
        <w:t xml:space="preserve">chedule of </w:t>
      </w:r>
      <w:r w:rsidR="00A61983">
        <w:t>c</w:t>
      </w:r>
      <w:r>
        <w:t xml:space="preserve">onditions and/or </w:t>
      </w:r>
      <w:r w:rsidR="00A61983">
        <w:t>s</w:t>
      </w:r>
      <w:r>
        <w:t xml:space="preserve">chedule of </w:t>
      </w:r>
      <w:r w:rsidR="00A61983">
        <w:t>r</w:t>
      </w:r>
      <w:r>
        <w:t>estrictions.</w:t>
      </w:r>
    </w:p>
    <w:p w:rsidR="009228BB" w:rsidRDefault="009F67FB" w:rsidP="00A61983">
      <w:pPr>
        <w:pStyle w:val="BodyText"/>
      </w:pPr>
      <w:sdt>
        <w:sdtPr>
          <w:id w:val="1923674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983">
            <w:rPr>
              <w:rFonts w:ascii="MS Gothic" w:eastAsia="MS Gothic" w:hAnsi="MS Gothic" w:hint="eastAsia"/>
            </w:rPr>
            <w:t>☐</w:t>
          </w:r>
        </w:sdtContent>
      </w:sdt>
      <w:r w:rsidR="00A61983">
        <w:t xml:space="preserve"> </w:t>
      </w:r>
      <w:r w:rsidR="009228BB">
        <w:t>Tailored education program</w:t>
      </w:r>
      <w:r w:rsidR="006071C1">
        <w:t>: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 xml:space="preserve">The education program provider is </w:t>
      </w:r>
      <w:r w:rsidR="006071C1" w:rsidRPr="008E61C8">
        <w:rPr>
          <w:i/>
          <w:color w:val="FF0000"/>
        </w:rPr>
        <w:t>(tick and complete applicable option/s)</w:t>
      </w:r>
    </w:p>
    <w:p w:rsidR="009228BB" w:rsidRPr="00C01D58" w:rsidRDefault="009F67FB" w:rsidP="002E212C">
      <w:pPr>
        <w:pStyle w:val="ListNumber2"/>
        <w:numPr>
          <w:ilvl w:val="0"/>
          <w:numId w:val="0"/>
        </w:numPr>
        <w:ind w:left="851" w:hanging="284"/>
      </w:pPr>
      <w:sdt>
        <w:sdtPr>
          <w:id w:val="797578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12C">
            <w:rPr>
              <w:rFonts w:ascii="MS Gothic" w:eastAsia="MS Gothic" w:hAnsi="MS Gothic" w:hint="eastAsia"/>
            </w:rPr>
            <w:t>☐</w:t>
          </w:r>
        </w:sdtContent>
      </w:sdt>
      <w:r w:rsidR="006071C1">
        <w:t xml:space="preserve"> </w:t>
      </w:r>
      <w:r w:rsidR="002E212C">
        <w:t>a</w:t>
      </w:r>
      <w:r w:rsidR="009228BB">
        <w:t xml:space="preserve"> registered health practitioner who </w:t>
      </w:r>
      <w:r w:rsidR="009228BB" w:rsidRPr="00C01D58">
        <w:t xml:space="preserve">holds registration with the </w:t>
      </w:r>
      <w:sdt>
        <w:sdtPr>
          <w:id w:val="1006181076"/>
          <w:placeholder>
            <w:docPart w:val="ADE7617266914BE5837BC097C1D5D537"/>
          </w:placeholder>
          <w:showingPlcHdr/>
          <w15:color w:val="000000"/>
          <w:dropDownList>
            <w:listItem w:displayText="Chiropractic" w:value="Chiropractic"/>
            <w:listItem w:value="Choose an item."/>
            <w:listItem w:displayText="Aboriginal and Torres Strait Islander Health Practice" w:value="Aboriginal and Torres Strait Islander Health Practice"/>
            <w:listItem w:displayText="Chinese Medicine" w:value="Chinese Medicine"/>
            <w:listItem w:displayText="Dental" w:value="Dental"/>
            <w:listItem w:displayText="Medical" w:value="Medical"/>
            <w:listItem w:displayText="Medical Radiation Practice" w:value="Medical Radiation Practice"/>
            <w:listItem w:displayText="Nursing and Midwifery" w:value="Nursing and Midwifery"/>
            <w:listItem w:displayText="Occupational Therapy" w:value="Occupational Therapy"/>
            <w:listItem w:displayText="Optometry" w:value="Optometry"/>
            <w:listItem w:displayText="Osteopathy" w:value="Osteopathy"/>
            <w:listItem w:displayText="Pharmacy" w:value="Pharmacy"/>
            <w:listItem w:displayText="Physiotherapy" w:value="Physiotherapy"/>
            <w:listItem w:displayText="Podiatry" w:value="Podiatry"/>
            <w:listItem w:displayText="Psychology" w:value="Psychology"/>
          </w:dropDownList>
        </w:sdtPr>
        <w:sdtEndPr/>
        <w:sdtContent>
          <w:r w:rsidR="006071C1" w:rsidRPr="008E0FF9">
            <w:rPr>
              <w:rStyle w:val="PlaceholderText"/>
              <w:i/>
              <w:color w:val="FF0000"/>
            </w:rPr>
            <w:t>(select relevant board)</w:t>
          </w:r>
        </w:sdtContent>
      </w:sdt>
      <w:r w:rsidR="006071C1" w:rsidRPr="00C01D58">
        <w:t xml:space="preserve"> </w:t>
      </w:r>
      <w:r w:rsidR="009228BB" w:rsidRPr="00C01D58">
        <w:t>Board of Australia</w:t>
      </w:r>
      <w:r w:rsidR="009228BB">
        <w:t xml:space="preserve">; AHPRA registration number </w:t>
      </w:r>
      <w:sdt>
        <w:sdtPr>
          <w:id w:val="1095985833"/>
          <w:placeholder>
            <w:docPart w:val="7235E3B7874945CF869A02A7F94D89F2"/>
          </w:placeholder>
          <w:showingPlcHdr/>
          <w15:color w:val="000000"/>
        </w:sdtPr>
        <w:sdtEndPr/>
        <w:sdtContent>
          <w:r w:rsidR="002E212C">
            <w:rPr>
              <w:rStyle w:val="PlaceholderText"/>
              <w:i/>
              <w:color w:val="FF0000"/>
            </w:rPr>
            <w:t>(i</w:t>
          </w:r>
          <w:r w:rsidR="002E212C" w:rsidRPr="008E61C8">
            <w:rPr>
              <w:rStyle w:val="PlaceholderText"/>
              <w:i/>
              <w:color w:val="FF0000"/>
            </w:rPr>
            <w:t>nsert number here</w:t>
          </w:r>
          <w:r w:rsidR="002E212C">
            <w:rPr>
              <w:rStyle w:val="PlaceholderText"/>
              <w:i/>
              <w:color w:val="FF0000"/>
            </w:rPr>
            <w:t>)</w:t>
          </w:r>
        </w:sdtContent>
      </w:sdt>
    </w:p>
    <w:p w:rsidR="009228BB" w:rsidRDefault="002E212C" w:rsidP="009228BB">
      <w:pPr>
        <w:pStyle w:val="ListBullet2"/>
        <w:numPr>
          <w:ilvl w:val="0"/>
          <w:numId w:val="0"/>
        </w:numPr>
        <w:ind w:left="850" w:hanging="283"/>
      </w:pPr>
      <w:r>
        <w:t>and/or</w:t>
      </w:r>
    </w:p>
    <w:p w:rsidR="002E212C" w:rsidRPr="00285FDB" w:rsidRDefault="009F67FB" w:rsidP="002E212C">
      <w:pPr>
        <w:pStyle w:val="ListNumber2"/>
        <w:numPr>
          <w:ilvl w:val="0"/>
          <w:numId w:val="0"/>
        </w:numPr>
        <w:ind w:left="851" w:hanging="284"/>
      </w:pPr>
      <w:sdt>
        <w:sdtPr>
          <w:id w:val="-1246333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212C" w:rsidRPr="002161B7">
            <w:rPr>
              <w:rFonts w:ascii="MS Gothic" w:eastAsia="MS Gothic" w:hAnsi="MS Gothic" w:hint="eastAsia"/>
            </w:rPr>
            <w:t>☐</w:t>
          </w:r>
        </w:sdtContent>
      </w:sdt>
      <w:r w:rsidR="002E212C">
        <w:tab/>
      </w:r>
      <w:proofErr w:type="gramStart"/>
      <w:r w:rsidR="002E212C">
        <w:t>an</w:t>
      </w:r>
      <w:proofErr w:type="gramEnd"/>
      <w:r w:rsidR="002E212C">
        <w:t xml:space="preserve"> unregistered health practitioner who holds accreditation with, and/or is a member of, </w:t>
      </w:r>
      <w:sdt>
        <w:sdtPr>
          <w:id w:val="687179600"/>
          <w:placeholder>
            <w:docPart w:val="6E2311A7CEE54028955D8F0A641E00C3"/>
          </w:placeholder>
          <w:showingPlcHdr/>
          <w15:color w:val="000000"/>
        </w:sdtPr>
        <w:sdtEndPr/>
        <w:sdtContent>
          <w:r w:rsidR="002E212C"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sdtContent>
      </w:sdt>
      <w:r w:rsidR="002E212C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>The provider’s contact details are</w:t>
      </w:r>
    </w:p>
    <w:p w:rsidR="005D5FEF" w:rsidRDefault="009F67FB" w:rsidP="005D5FEF">
      <w:pPr>
        <w:spacing w:before="200" w:after="120" w:line="360" w:lineRule="auto"/>
        <w:ind w:left="567"/>
      </w:pPr>
      <w:sdt>
        <w:sdtPr>
          <w:id w:val="1701668314"/>
          <w:placeholder>
            <w:docPart w:val="86E830F02D2A4A92AD166B49ED1B70DB"/>
          </w:placeholder>
          <w:showingPlcHdr/>
          <w15:color w:val="000000"/>
        </w:sdtPr>
        <w:sdtEndPr/>
        <w:sdtContent>
          <w:r w:rsidR="005D5FEF" w:rsidRPr="002214F7">
            <w:rPr>
              <w:i/>
              <w:color w:val="FF0000"/>
            </w:rPr>
            <w:t>(</w:t>
          </w:r>
          <w:r w:rsidR="005D5FEF" w:rsidRPr="002214F7">
            <w:rPr>
              <w:rStyle w:val="PlaceholderText"/>
              <w:i/>
              <w:color w:val="FF0000"/>
            </w:rPr>
            <w:t>Insert auditor’s title, full name and position title)</w:t>
          </w:r>
        </w:sdtContent>
      </w:sdt>
      <w:r w:rsidR="005D5FEF" w:rsidRPr="00C1533F">
        <w:t xml:space="preserve"> </w:t>
      </w:r>
      <w:r w:rsidR="005D5FEF">
        <w:br/>
      </w:r>
      <w:sdt>
        <w:sdtPr>
          <w:id w:val="1493531124"/>
          <w:placeholder>
            <w:docPart w:val="59D73F7BF1704D699FE84A4F7FFAAEC1"/>
          </w:placeholder>
          <w:showingPlcHdr/>
          <w15:color w:val="000000"/>
        </w:sdtPr>
        <w:sdtEndPr/>
        <w:sdtContent>
          <w:r w:rsidR="005D5FEF" w:rsidRPr="002214F7">
            <w:rPr>
              <w:i/>
              <w:color w:val="FF0000"/>
            </w:rPr>
            <w:t>(</w:t>
          </w:r>
          <w:r w:rsidR="005D5FEF" w:rsidRPr="002214F7">
            <w:rPr>
              <w:rStyle w:val="PlaceholderText"/>
              <w:i/>
              <w:color w:val="FF0000"/>
            </w:rPr>
            <w:t>Insert auditor’s place of employment/where audit is to be conducted)</w:t>
          </w:r>
        </w:sdtContent>
      </w:sdt>
      <w:r w:rsidR="005D5FEF">
        <w:br/>
      </w:r>
      <w:sdt>
        <w:sdtPr>
          <w:id w:val="-237483428"/>
          <w:placeholder>
            <w:docPart w:val="A5F44E67D6C04D4A862DAE7F4DD1B882"/>
          </w:placeholder>
          <w:showingPlcHdr/>
          <w15:color w:val="000000"/>
        </w:sdtPr>
        <w:sdtEndPr/>
        <w:sdtContent>
          <w:r w:rsidR="005D5FEF" w:rsidRPr="002214F7">
            <w:rPr>
              <w:i/>
              <w:color w:val="FF0000"/>
            </w:rPr>
            <w:t>(</w:t>
          </w:r>
          <w:r w:rsidR="005D5FEF" w:rsidRPr="002214F7">
            <w:rPr>
              <w:rStyle w:val="PlaceholderText"/>
              <w:i/>
              <w:color w:val="FF0000"/>
            </w:rPr>
            <w:t>Insert auditor’s postal address)</w:t>
          </w:r>
        </w:sdtContent>
      </w:sdt>
      <w:r w:rsidR="005D5FEF">
        <w:br/>
      </w:r>
      <w:sdt>
        <w:sdtPr>
          <w:id w:val="-1905136324"/>
          <w:placeholder>
            <w:docPart w:val="CC0DEDFDF49C42E2A10A56FAB8F7D1E4"/>
          </w:placeholder>
          <w:showingPlcHdr/>
          <w15:color w:val="000000"/>
        </w:sdtPr>
        <w:sdtEndPr/>
        <w:sdtContent>
          <w:r w:rsidR="005D5FEF" w:rsidRPr="002214F7">
            <w:rPr>
              <w:i/>
              <w:color w:val="FF0000"/>
            </w:rPr>
            <w:t>(</w:t>
          </w:r>
          <w:r w:rsidR="005D5FEF" w:rsidRPr="002214F7">
            <w:rPr>
              <w:rStyle w:val="PlaceholderText"/>
              <w:i/>
              <w:color w:val="FF0000"/>
            </w:rPr>
            <w:t>Insert auditor’s phone number)</w:t>
          </w:r>
        </w:sdtContent>
      </w:sdt>
      <w:r w:rsidR="005D5FEF">
        <w:br/>
      </w:r>
      <w:sdt>
        <w:sdtPr>
          <w:id w:val="-207647287"/>
          <w:placeholder>
            <w:docPart w:val="2A1C63E45060412DAE7F5DF2439914B4"/>
          </w:placeholder>
          <w:showingPlcHdr/>
          <w15:color w:val="000000"/>
        </w:sdtPr>
        <w:sdtEndPr/>
        <w:sdtContent>
          <w:r w:rsidR="005D5FEF" w:rsidRPr="002214F7">
            <w:rPr>
              <w:i/>
              <w:color w:val="FF0000"/>
            </w:rPr>
            <w:t>(</w:t>
          </w:r>
          <w:r w:rsidR="005D5FEF" w:rsidRPr="002214F7">
            <w:rPr>
              <w:rStyle w:val="PlaceholderText"/>
              <w:i/>
              <w:color w:val="FF0000"/>
            </w:rPr>
            <w:t>Insert auditor’s email address)</w:t>
          </w:r>
        </w:sdtContent>
      </w:sdt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>I have attached</w:t>
      </w:r>
      <w:r w:rsidRPr="00683DB1">
        <w:t xml:space="preserve"> a copy of the provider’s curriculum vitae </w:t>
      </w:r>
      <w:r>
        <w:t>to demonstrate</w:t>
      </w:r>
      <w:r w:rsidRPr="00683DB1">
        <w:t xml:space="preserve"> </w:t>
      </w:r>
      <w:r>
        <w:t xml:space="preserve">the nominated provider has the </w:t>
      </w:r>
      <w:r w:rsidRPr="00683DB1">
        <w:t xml:space="preserve">training, experience and/or qualifications in order to provide the education </w:t>
      </w:r>
      <w:r>
        <w:t>required</w:t>
      </w:r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 xml:space="preserve">The provider </w:t>
      </w:r>
      <w:r w:rsidRPr="00683DB1">
        <w:t>is not in a close collegiate, social or financial relationship with</w:t>
      </w:r>
      <w:r>
        <w:t xml:space="preserve"> me</w:t>
      </w:r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lastRenderedPageBreak/>
        <w:t>T</w:t>
      </w:r>
      <w:r w:rsidRPr="00683DB1">
        <w:t xml:space="preserve">he provider </w:t>
      </w:r>
      <w:r>
        <w:t>does not have any</w:t>
      </w:r>
      <w:r w:rsidRPr="00EE74D0">
        <w:t xml:space="preserve"> </w:t>
      </w:r>
      <w:r>
        <w:t xml:space="preserve">current </w:t>
      </w:r>
      <w:r w:rsidRPr="00EE74D0">
        <w:t xml:space="preserve">conditions, undertakings or restrictions on </w:t>
      </w:r>
      <w:r>
        <w:t>their</w:t>
      </w:r>
      <w:r w:rsidRPr="00EE74D0">
        <w:t xml:space="preserve"> </w:t>
      </w:r>
      <w:r w:rsidRPr="00207C6C">
        <w:t xml:space="preserve">registration </w:t>
      </w:r>
      <w:r>
        <w:t xml:space="preserve">and/or right to practise </w:t>
      </w:r>
      <w:r w:rsidRPr="00207C6C">
        <w:t xml:space="preserve">as </w:t>
      </w:r>
      <w:r>
        <w:t>a result of disciplinary action</w:t>
      </w:r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 xml:space="preserve">The provider has not </w:t>
      </w:r>
      <w:r w:rsidRPr="00EE74D0">
        <w:t>been the subject of any adverse findings in previous disciplinary</w:t>
      </w:r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 xml:space="preserve">I have provided the provider with a copy of my </w:t>
      </w:r>
      <w:r w:rsidR="005D5FEF">
        <w:t>s</w:t>
      </w:r>
      <w:r>
        <w:t xml:space="preserve">chedule of </w:t>
      </w:r>
      <w:r w:rsidR="005D5FEF">
        <w:t>c</w:t>
      </w:r>
      <w:r>
        <w:t xml:space="preserve">onditions and/or </w:t>
      </w:r>
      <w:r w:rsidR="005D5FEF">
        <w:t>s</w:t>
      </w:r>
      <w:r>
        <w:t xml:space="preserve">chedule of </w:t>
      </w:r>
      <w:r w:rsidR="005D5FEF">
        <w:t>r</w:t>
      </w:r>
      <w:r>
        <w:t>estrictions</w:t>
      </w:r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 xml:space="preserve">I have attached a copy of the written education plan </w:t>
      </w:r>
      <w:r w:rsidRPr="00683DB1">
        <w:t>outlining the nature, content, proposed assessment and outcomes of the education program</w:t>
      </w:r>
      <w:r w:rsidR="005D5FEF">
        <w:t>.</w:t>
      </w:r>
    </w:p>
    <w:p w:rsidR="009228BB" w:rsidRDefault="009228BB" w:rsidP="009228BB">
      <w:pPr>
        <w:pStyle w:val="ListNumber0"/>
        <w:numPr>
          <w:ilvl w:val="0"/>
          <w:numId w:val="35"/>
        </w:numPr>
      </w:pPr>
      <w:r>
        <w:t>I am aware that, at the conclusion of the education, I must provide evidence of successful completion of the education together with a reflective practice report</w:t>
      </w:r>
      <w:r w:rsidR="005D5FEF">
        <w:t>.</w:t>
      </w:r>
    </w:p>
    <w:p w:rsidR="009228BB" w:rsidRDefault="009228BB" w:rsidP="005D5FEF">
      <w:pPr>
        <w:pStyle w:val="ListNumber0"/>
        <w:numPr>
          <w:ilvl w:val="0"/>
          <w:numId w:val="35"/>
        </w:numPr>
      </w:pPr>
      <w:r>
        <w:t xml:space="preserve">I am aware that, at the conclusion of the education, the </w:t>
      </w:r>
      <w:r w:rsidR="005D5FEF">
        <w:t>Office of the Health Ombudsman</w:t>
      </w:r>
      <w:r>
        <w:t xml:space="preserve"> will receive a report from the provider regarding my participation in the education, assessment results and my learning outcomes.</w:t>
      </w:r>
    </w:p>
    <w:p w:rsidR="005D5FEF" w:rsidRPr="002214F7" w:rsidRDefault="005D5FEF" w:rsidP="005D5FEF">
      <w:pPr>
        <w:spacing w:before="480" w:after="120" w:line="360" w:lineRule="auto"/>
      </w:pPr>
      <w:r w:rsidRPr="002214F7">
        <w:t>Sign</w:t>
      </w:r>
      <w:r>
        <w:t>ature</w:t>
      </w:r>
      <w:r w:rsidRPr="002214F7">
        <w:t xml:space="preserve">:                                                               Date: </w:t>
      </w:r>
      <w:sdt>
        <w:sdtPr>
          <w:id w:val="1344046491"/>
          <w:placeholder>
            <w:docPart w:val="F99F930C9D6F4064949C30FEB9D678FF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Pr="002214F7">
            <w:rPr>
              <w:i/>
              <w:color w:val="FF0000"/>
            </w:rPr>
            <w:t>Click here to enter a date.</w:t>
          </w:r>
        </w:sdtContent>
      </w:sdt>
    </w:p>
    <w:p w:rsidR="005D5FEF" w:rsidRPr="00C1533F" w:rsidRDefault="005D5FEF" w:rsidP="005D5FEF">
      <w:pPr>
        <w:pStyle w:val="BodyText"/>
      </w:pPr>
      <w:r w:rsidRPr="00C1533F">
        <w:t xml:space="preserve">Please return </w:t>
      </w:r>
      <w:r>
        <w:t xml:space="preserve">this form with required attachments </w:t>
      </w:r>
      <w:r w:rsidRPr="00C1533F">
        <w:t>to</w:t>
      </w:r>
      <w:r>
        <w:t xml:space="preserve"> the Office of the Health Ombudsman.</w:t>
      </w:r>
    </w:p>
    <w:p w:rsidR="005D5FEF" w:rsidRPr="00C1533F" w:rsidRDefault="005D5FEF" w:rsidP="005D5FEF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1441FCA6" wp14:editId="428630B7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D5FEF" w:rsidRDefault="005D5FEF" w:rsidP="005D5FE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D5FEF" w:rsidRPr="00EA4F2A" w:rsidRDefault="005D5FEF" w:rsidP="005D5FEF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D5FEF" w:rsidRPr="00CF3173" w:rsidRDefault="005D5FEF" w:rsidP="005D5FEF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5D5FEF" w:rsidRDefault="005D5FEF" w:rsidP="005D5FEF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5D5FEF" w:rsidRPr="00CF3173" w:rsidRDefault="005D5FEF" w:rsidP="005D5FEF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5D5FEF" w:rsidRPr="00CF3173" w:rsidRDefault="005D5FEF" w:rsidP="005D5FEF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41FCA6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5D5FEF" w:rsidRDefault="005D5FEF" w:rsidP="005D5FEF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5D5FEF" w:rsidRPr="00EA4F2A" w:rsidRDefault="005D5FEF" w:rsidP="005D5FEF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5D5FEF" w:rsidRPr="00CF3173" w:rsidRDefault="005D5FEF" w:rsidP="005D5FEF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5D5FEF" w:rsidRDefault="005D5FEF" w:rsidP="005D5FEF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5D5FEF" w:rsidRPr="00CF3173" w:rsidRDefault="005D5FEF" w:rsidP="005D5FEF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5D5FEF" w:rsidRPr="00CF3173" w:rsidRDefault="005D5FEF" w:rsidP="005D5FEF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228BB" w:rsidRPr="009228BB" w:rsidRDefault="009228BB" w:rsidP="005D5FEF">
      <w:pPr>
        <w:pStyle w:val="BodyText"/>
        <w:spacing w:line="360" w:lineRule="auto"/>
      </w:pPr>
    </w:p>
    <w:sectPr w:rsidR="009228BB" w:rsidRPr="009228BB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8BB" w:rsidRDefault="009228BB" w:rsidP="00185154">
      <w:r>
        <w:separator/>
      </w:r>
    </w:p>
    <w:p w:rsidR="009228BB" w:rsidRDefault="009228BB"/>
  </w:endnote>
  <w:endnote w:type="continuationSeparator" w:id="0">
    <w:p w:rsidR="009228BB" w:rsidRDefault="009228BB" w:rsidP="00185154">
      <w:r>
        <w:continuationSeparator/>
      </w:r>
    </w:p>
    <w:p w:rsidR="009228BB" w:rsidRDefault="00922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8BB" w:rsidRDefault="009228BB" w:rsidP="00185154">
      <w:r>
        <w:separator/>
      </w:r>
    </w:p>
    <w:p w:rsidR="009228BB" w:rsidRDefault="009228BB"/>
  </w:footnote>
  <w:footnote w:type="continuationSeparator" w:id="0">
    <w:p w:rsidR="009228BB" w:rsidRDefault="009228BB" w:rsidP="00185154">
      <w:r>
        <w:continuationSeparator/>
      </w:r>
    </w:p>
    <w:p w:rsidR="009228BB" w:rsidRDefault="009228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896" w:rsidRPr="009228BB" w:rsidRDefault="00F23F49" w:rsidP="00F33E31">
    <w:pPr>
      <w:pStyle w:val="Title"/>
      <w:spacing w:after="240"/>
      <w:rPr>
        <w:noProof/>
        <w:sz w:val="56"/>
        <w:szCs w:val="56"/>
        <w:lang w:eastAsia="en-AU"/>
      </w:rPr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28BB" w:rsidRPr="009228BB">
      <w:t xml:space="preserve"> </w:t>
    </w:r>
    <w:r w:rsidR="009228BB" w:rsidRPr="009228BB">
      <w:rPr>
        <w:noProof/>
        <w:sz w:val="56"/>
        <w:szCs w:val="56"/>
        <w:lang w:eastAsia="en-AU"/>
      </w:rPr>
      <w:t>Nomination</w:t>
    </w:r>
    <w:r w:rsidR="009228BB" w:rsidRPr="009228BB">
      <w:rPr>
        <w:noProof/>
        <w:sz w:val="56"/>
        <w:szCs w:val="56"/>
        <w:lang w:eastAsia="en-AU"/>
      </w:rPr>
      <w:br/>
      <w:t>of education</w:t>
    </w:r>
  </w:p>
  <w:p w:rsidR="009228BB" w:rsidRPr="009228BB" w:rsidRDefault="009228BB" w:rsidP="009228BB">
    <w:pPr>
      <w:pStyle w:val="BodyText"/>
      <w:rPr>
        <w:lang w:eastAsia="en-A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6whDEpoLr+3pVbJp11YVARIH9o4UWOxDZxvqmyroSMYzWMqaCa/hSSmpaILkgXntfz2MSnhxmssd0Was6DHgXQ==" w:salt="zwFyhJKtNMsrluhupgMe1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BB"/>
    <w:rsid w:val="00006100"/>
    <w:rsid w:val="0001272E"/>
    <w:rsid w:val="000464C9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D62F0"/>
    <w:rsid w:val="000F4A35"/>
    <w:rsid w:val="001063C6"/>
    <w:rsid w:val="001242A0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843F6"/>
    <w:rsid w:val="002B6607"/>
    <w:rsid w:val="002D3798"/>
    <w:rsid w:val="002D4254"/>
    <w:rsid w:val="002D4E6E"/>
    <w:rsid w:val="002E212C"/>
    <w:rsid w:val="00311CA0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91C59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435A"/>
    <w:rsid w:val="005B0C40"/>
    <w:rsid w:val="005B36EC"/>
    <w:rsid w:val="005D45CE"/>
    <w:rsid w:val="005D5FEF"/>
    <w:rsid w:val="005E259B"/>
    <w:rsid w:val="006025ED"/>
    <w:rsid w:val="006071C1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35168"/>
    <w:rsid w:val="0075052F"/>
    <w:rsid w:val="00770BF1"/>
    <w:rsid w:val="00774E81"/>
    <w:rsid w:val="00794B3F"/>
    <w:rsid w:val="007A5346"/>
    <w:rsid w:val="007B3E37"/>
    <w:rsid w:val="008174C7"/>
    <w:rsid w:val="008549B1"/>
    <w:rsid w:val="00854C86"/>
    <w:rsid w:val="00861E13"/>
    <w:rsid w:val="00892496"/>
    <w:rsid w:val="008948BC"/>
    <w:rsid w:val="008B5D8F"/>
    <w:rsid w:val="008E0FF9"/>
    <w:rsid w:val="009228BB"/>
    <w:rsid w:val="009571D7"/>
    <w:rsid w:val="00970150"/>
    <w:rsid w:val="00982556"/>
    <w:rsid w:val="009A199C"/>
    <w:rsid w:val="009B4594"/>
    <w:rsid w:val="009F67FB"/>
    <w:rsid w:val="009F6CE7"/>
    <w:rsid w:val="00A20A10"/>
    <w:rsid w:val="00A33372"/>
    <w:rsid w:val="00A41D4E"/>
    <w:rsid w:val="00A52A8F"/>
    <w:rsid w:val="00A61983"/>
    <w:rsid w:val="00A624A7"/>
    <w:rsid w:val="00A63803"/>
    <w:rsid w:val="00A640FF"/>
    <w:rsid w:val="00A83B38"/>
    <w:rsid w:val="00AA5209"/>
    <w:rsid w:val="00AE4C26"/>
    <w:rsid w:val="00AF103B"/>
    <w:rsid w:val="00B012F3"/>
    <w:rsid w:val="00B1273F"/>
    <w:rsid w:val="00B255C2"/>
    <w:rsid w:val="00B53493"/>
    <w:rsid w:val="00B65281"/>
    <w:rsid w:val="00B668FB"/>
    <w:rsid w:val="00BA45AE"/>
    <w:rsid w:val="00BA4F4A"/>
    <w:rsid w:val="00BA66AD"/>
    <w:rsid w:val="00C000C3"/>
    <w:rsid w:val="00C02E60"/>
    <w:rsid w:val="00C240FD"/>
    <w:rsid w:val="00C24374"/>
    <w:rsid w:val="00C328B6"/>
    <w:rsid w:val="00C433E0"/>
    <w:rsid w:val="00C62345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44C5F62-56A0-4B83-B461-A8ED895A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3AA68A889B149ABB73A17C20B799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C9B6D-9F0B-48A7-BEF1-E17886788D6D}"/>
      </w:docPartPr>
      <w:docPartBody>
        <w:p w:rsidR="00004B80" w:rsidRDefault="00420C4F" w:rsidP="00420C4F">
          <w:pPr>
            <w:pStyle w:val="43AA68A889B149ABB73A17C20B799CC69"/>
          </w:pPr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p>
      </w:docPartBody>
    </w:docPart>
    <w:docPart>
      <w:docPartPr>
        <w:name w:val="D4FAC2773C47400FB3AC0E312CA6C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FDE8D-CF63-4B19-9E1D-0FAE5FA1FB07}"/>
      </w:docPartPr>
      <w:docPartBody>
        <w:p w:rsidR="00004B80" w:rsidRDefault="00420C4F" w:rsidP="00420C4F">
          <w:pPr>
            <w:pStyle w:val="D4FAC2773C47400FB3AC0E312CA6CF799"/>
          </w:pPr>
          <w:r w:rsidRPr="008E61C8">
            <w:rPr>
              <w:i/>
              <w:color w:val="FF0000"/>
            </w:rPr>
            <w:t>(insert date conditions came into effect here)</w:t>
          </w:r>
        </w:p>
      </w:docPartBody>
    </w:docPart>
    <w:docPart>
      <w:docPartPr>
        <w:name w:val="BCFB7E6A842D4235A32DE0CE3E707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6084F-50DF-484E-8CF4-781FD9D82C36}"/>
      </w:docPartPr>
      <w:docPartBody>
        <w:p w:rsidR="00004B80" w:rsidRDefault="00420C4F" w:rsidP="00420C4F">
          <w:pPr>
            <w:pStyle w:val="BCFB7E6A842D4235A32DE0CE3E707A5A9"/>
          </w:pPr>
          <w:r w:rsidRPr="008E61C8">
            <w:rPr>
              <w:i/>
              <w:color w:val="FF0000"/>
            </w:rPr>
            <w:t>(insert date restrictions came into effect here)</w:t>
          </w:r>
        </w:p>
      </w:docPartBody>
    </w:docPart>
    <w:docPart>
      <w:docPartPr>
        <w:name w:val="52A8430456164548A1BED2F3081F0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3F007-27CD-4196-99D9-99E64A485AB0}"/>
      </w:docPartPr>
      <w:docPartBody>
        <w:p w:rsidR="00004B80" w:rsidRDefault="00420C4F" w:rsidP="00420C4F">
          <w:pPr>
            <w:pStyle w:val="52A8430456164548A1BED2F3081F0AA89"/>
          </w:pPr>
          <w:r w:rsidRPr="008E61C8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>full education name and provider details</w:t>
          </w:r>
          <w:r w:rsidRPr="008E61C8">
            <w:rPr>
              <w:i/>
              <w:color w:val="FF0000"/>
            </w:rPr>
            <w:t xml:space="preserve"> here</w:t>
          </w:r>
          <w:r w:rsidRPr="005C38F3">
            <w:rPr>
              <w:i/>
              <w:color w:val="FF0000"/>
              <w:szCs w:val="22"/>
            </w:rPr>
            <w:t>)</w:t>
          </w:r>
        </w:p>
      </w:docPartBody>
    </w:docPart>
    <w:docPart>
      <w:docPartPr>
        <w:name w:val="08A3874060214EF2A2644CF0E8DDC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19D5A-3B7F-4998-8FD7-EA2ED49D175C}"/>
      </w:docPartPr>
      <w:docPartBody>
        <w:p w:rsidR="00004B80" w:rsidRDefault="00420C4F" w:rsidP="00420C4F">
          <w:pPr>
            <w:pStyle w:val="08A3874060214EF2A2644CF0E8DDC50C6"/>
          </w:pPr>
          <w:r w:rsidRPr="00970150">
            <w:rPr>
              <w:i/>
              <w:color w:val="FF0000"/>
            </w:rPr>
            <w:t>(insert topics here</w:t>
          </w:r>
          <w:r w:rsidRPr="00970150">
            <w:rPr>
              <w:i/>
              <w:color w:val="FF0000"/>
              <w:szCs w:val="22"/>
            </w:rPr>
            <w:t>)</w:t>
          </w:r>
        </w:p>
      </w:docPartBody>
    </w:docPart>
    <w:docPart>
      <w:docPartPr>
        <w:name w:val="ADE7617266914BE5837BC097C1D5D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03349-ECA5-4729-BB5B-2E0485F10EA7}"/>
      </w:docPartPr>
      <w:docPartBody>
        <w:p w:rsidR="00004B80" w:rsidRDefault="00420C4F" w:rsidP="00420C4F">
          <w:pPr>
            <w:pStyle w:val="ADE7617266914BE5837BC097C1D5D5371"/>
          </w:pPr>
          <w:r w:rsidRPr="008E61C8">
            <w:rPr>
              <w:rStyle w:val="PlaceholderText"/>
              <w:color w:val="FF0000"/>
            </w:rPr>
            <w:t>(select relevant board)</w:t>
          </w:r>
        </w:p>
      </w:docPartBody>
    </w:docPart>
    <w:docPart>
      <w:docPartPr>
        <w:name w:val="7235E3B7874945CF869A02A7F94D8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71973-A5BF-4406-BEF4-5A07C8959447}"/>
      </w:docPartPr>
      <w:docPartBody>
        <w:p w:rsidR="00004B80" w:rsidRDefault="00420C4F" w:rsidP="00420C4F">
          <w:pPr>
            <w:pStyle w:val="7235E3B7874945CF869A02A7F94D89F2"/>
          </w:pPr>
          <w:r>
            <w:rPr>
              <w:rStyle w:val="PlaceholderText"/>
              <w:i/>
              <w:color w:val="FF0000"/>
            </w:rPr>
            <w:t>(i</w:t>
          </w:r>
          <w:r w:rsidRPr="008E61C8">
            <w:rPr>
              <w:rStyle w:val="PlaceholderText"/>
              <w:i/>
              <w:color w:val="FF0000"/>
            </w:rPr>
            <w:t>nsert number here</w:t>
          </w:r>
          <w:r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6E2311A7CEE54028955D8F0A641E0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15606-C0AF-499D-9C23-1728B2A8C24F}"/>
      </w:docPartPr>
      <w:docPartBody>
        <w:p w:rsidR="00004B80" w:rsidRDefault="00420C4F" w:rsidP="00420C4F">
          <w:pPr>
            <w:pStyle w:val="6E2311A7CEE54028955D8F0A641E00C3"/>
          </w:pPr>
          <w:r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p>
      </w:docPartBody>
    </w:docPart>
    <w:docPart>
      <w:docPartPr>
        <w:name w:val="86E830F02D2A4A92AD166B49ED1B7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A2D555-6921-436C-AE09-A3C9A5CAB581}"/>
      </w:docPartPr>
      <w:docPartBody>
        <w:p w:rsidR="00004B80" w:rsidRDefault="00420C4F" w:rsidP="00420C4F">
          <w:pPr>
            <w:pStyle w:val="86E830F02D2A4A92AD166B49ED1B70DB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title, full name and position title)</w:t>
          </w:r>
        </w:p>
      </w:docPartBody>
    </w:docPart>
    <w:docPart>
      <w:docPartPr>
        <w:name w:val="59D73F7BF1704D699FE84A4F7FFAA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C61BD-9827-44E0-91DF-014C758A3EEC}"/>
      </w:docPartPr>
      <w:docPartBody>
        <w:p w:rsidR="00004B80" w:rsidRDefault="00420C4F" w:rsidP="00420C4F">
          <w:pPr>
            <w:pStyle w:val="59D73F7BF1704D699FE84A4F7FFAAEC1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place of employment/where audit is to be conducted)</w:t>
          </w:r>
        </w:p>
      </w:docPartBody>
    </w:docPart>
    <w:docPart>
      <w:docPartPr>
        <w:name w:val="A5F44E67D6C04D4A862DAE7F4DD1B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8E37EE-7DFC-4368-B533-52E8494F7EF6}"/>
      </w:docPartPr>
      <w:docPartBody>
        <w:p w:rsidR="00004B80" w:rsidRDefault="00420C4F" w:rsidP="00420C4F">
          <w:pPr>
            <w:pStyle w:val="A5F44E67D6C04D4A862DAE7F4DD1B882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postal address)</w:t>
          </w:r>
        </w:p>
      </w:docPartBody>
    </w:docPart>
    <w:docPart>
      <w:docPartPr>
        <w:name w:val="CC0DEDFDF49C42E2A10A56FAB8F7D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69AF6-5354-4EE5-82E8-DA0458928FB2}"/>
      </w:docPartPr>
      <w:docPartBody>
        <w:p w:rsidR="00004B80" w:rsidRDefault="00420C4F" w:rsidP="00420C4F">
          <w:pPr>
            <w:pStyle w:val="CC0DEDFDF49C42E2A10A56FAB8F7D1E4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phone number)</w:t>
          </w:r>
        </w:p>
      </w:docPartBody>
    </w:docPart>
    <w:docPart>
      <w:docPartPr>
        <w:name w:val="2A1C63E45060412DAE7F5DF243991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AD6FA-031F-48BC-87A3-551E1D495581}"/>
      </w:docPartPr>
      <w:docPartBody>
        <w:p w:rsidR="00004B80" w:rsidRDefault="00420C4F" w:rsidP="00420C4F">
          <w:pPr>
            <w:pStyle w:val="2A1C63E45060412DAE7F5DF2439914B4"/>
          </w:pPr>
          <w:r w:rsidRPr="002214F7">
            <w:rPr>
              <w:i/>
              <w:color w:val="FF0000"/>
            </w:rPr>
            <w:t>(</w:t>
          </w:r>
          <w:r w:rsidRPr="002214F7">
            <w:rPr>
              <w:rStyle w:val="PlaceholderText"/>
              <w:i/>
              <w:color w:val="FF0000"/>
            </w:rPr>
            <w:t>Insert auditor’s email address)</w:t>
          </w:r>
        </w:p>
      </w:docPartBody>
    </w:docPart>
    <w:docPart>
      <w:docPartPr>
        <w:name w:val="F99F930C9D6F4064949C30FEB9D67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F72BF-BF65-469A-A78C-DD84EFCBBA7F}"/>
      </w:docPartPr>
      <w:docPartBody>
        <w:p w:rsidR="00004B80" w:rsidRDefault="00420C4F" w:rsidP="00420C4F">
          <w:pPr>
            <w:pStyle w:val="F99F930C9D6F4064949C30FEB9D678FF"/>
          </w:pPr>
          <w:r w:rsidRPr="002214F7">
            <w:rPr>
              <w:i/>
              <w:color w:val="FF0000"/>
            </w:rPr>
            <w:t>Click here to enter a date.</w:t>
          </w:r>
        </w:p>
      </w:docPartBody>
    </w:docPart>
    <w:docPart>
      <w:docPartPr>
        <w:name w:val="91E69EA5EF7A4FA584E1ED0D03603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FDD4A-8951-49B5-8C5E-2181B9C08C71}"/>
      </w:docPartPr>
      <w:docPartBody>
        <w:p w:rsidR="00000000" w:rsidRDefault="00C42049" w:rsidP="00C42049">
          <w:pPr>
            <w:pStyle w:val="91E69EA5EF7A4FA584E1ED0D03603D1B"/>
          </w:pPr>
          <w:r w:rsidRPr="00970150">
            <w:rPr>
              <w:i/>
              <w:color w:val="FF0000"/>
            </w:rPr>
            <w:t>(insert topics here)</w:t>
          </w:r>
        </w:p>
      </w:docPartBody>
    </w:docPart>
    <w:docPart>
      <w:docPartPr>
        <w:name w:val="05BBD07BCF2C4D3F8C8D284D3508F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72E6B-77B7-4EEA-BE8F-210BEC7438EC}"/>
      </w:docPartPr>
      <w:docPartBody>
        <w:p w:rsidR="00000000" w:rsidRDefault="00C42049" w:rsidP="00C42049">
          <w:pPr>
            <w:pStyle w:val="05BBD07BCF2C4D3F8C8D284D3508F230"/>
          </w:pPr>
          <w:r w:rsidRPr="00970150">
            <w:rPr>
              <w:i/>
              <w:color w:val="FF0000"/>
            </w:rPr>
            <w:t>(insert topics here)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647F3"/>
    <w:multiLevelType w:val="multilevel"/>
    <w:tmpl w:val="CD3AE17C"/>
    <w:lvl w:ilvl="0">
      <w:start w:val="1"/>
      <w:numFmt w:val="decimal"/>
      <w:pStyle w:val="D4FAC2773C47400FB3AC0E312CA6CF79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8A3874060214EF2A2644CF0E8DDC50C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C4F"/>
    <w:rsid w:val="00004B80"/>
    <w:rsid w:val="00420C4F"/>
    <w:rsid w:val="00C4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AA68A889B149ABB73A17C20B799CC6">
    <w:name w:val="43AA68A889B149ABB73A17C20B799CC6"/>
    <w:rsid w:val="00420C4F"/>
  </w:style>
  <w:style w:type="paragraph" w:customStyle="1" w:styleId="D4FAC2773C47400FB3AC0E312CA6CF79">
    <w:name w:val="D4FAC2773C47400FB3AC0E312CA6CF79"/>
    <w:rsid w:val="00420C4F"/>
  </w:style>
  <w:style w:type="paragraph" w:customStyle="1" w:styleId="BCFB7E6A842D4235A32DE0CE3E707A5A">
    <w:name w:val="BCFB7E6A842D4235A32DE0CE3E707A5A"/>
    <w:rsid w:val="00420C4F"/>
  </w:style>
  <w:style w:type="paragraph" w:customStyle="1" w:styleId="52A8430456164548A1BED2F3081F0AA8">
    <w:name w:val="52A8430456164548A1BED2F3081F0AA8"/>
    <w:rsid w:val="00420C4F"/>
  </w:style>
  <w:style w:type="character" w:styleId="PlaceholderText">
    <w:name w:val="Placeholder Text"/>
    <w:basedOn w:val="DefaultParagraphFont"/>
    <w:uiPriority w:val="99"/>
    <w:semiHidden/>
    <w:rsid w:val="00420C4F"/>
    <w:rPr>
      <w:color w:val="808080"/>
    </w:rPr>
  </w:style>
  <w:style w:type="paragraph" w:customStyle="1" w:styleId="43AA68A889B149ABB73A17C20B799CC61">
    <w:name w:val="43AA68A889B149ABB73A17C20B799CC61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1">
    <w:name w:val="D4FAC2773C47400FB3AC0E312CA6CF791"/>
    <w:rsid w:val="00420C4F"/>
    <w:pPr>
      <w:numPr>
        <w:numId w:val="1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BCFB7E6A842D4235A32DE0CE3E707A5A1">
    <w:name w:val="BCFB7E6A842D4235A32DE0CE3E707A5A1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1">
    <w:name w:val="52A8430456164548A1BED2F3081F0AA81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5DE35FA23A2C4549A4182402B178E00A">
    <w:name w:val="5DE35FA23A2C4549A4182402B178E00A"/>
    <w:rsid w:val="00420C4F"/>
  </w:style>
  <w:style w:type="paragraph" w:customStyle="1" w:styleId="43AA68A889B149ABB73A17C20B799CC62">
    <w:name w:val="43AA68A889B149ABB73A17C20B799CC62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2">
    <w:name w:val="D4FAC2773C47400FB3AC0E312CA6CF792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2">
    <w:name w:val="BCFB7E6A842D4235A32DE0CE3E707A5A2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2">
    <w:name w:val="52A8430456164548A1BED2F3081F0AA82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5DE35FA23A2C4549A4182402B178E00A1">
    <w:name w:val="5DE35FA23A2C4549A4182402B178E00A1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43AA68A889B149ABB73A17C20B799CC63">
    <w:name w:val="43AA68A889B149ABB73A17C20B799CC63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3">
    <w:name w:val="D4FAC2773C47400FB3AC0E312CA6CF793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3">
    <w:name w:val="BCFB7E6A842D4235A32DE0CE3E707A5A3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3">
    <w:name w:val="52A8430456164548A1BED2F3081F0AA83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">
    <w:name w:val="08A3874060214EF2A2644CF0E8DDC50C"/>
    <w:rsid w:val="00420C4F"/>
  </w:style>
  <w:style w:type="paragraph" w:customStyle="1" w:styleId="43AA68A889B149ABB73A17C20B799CC64">
    <w:name w:val="43AA68A889B149ABB73A17C20B799CC64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4">
    <w:name w:val="D4FAC2773C47400FB3AC0E312CA6CF794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4">
    <w:name w:val="BCFB7E6A842D4235A32DE0CE3E707A5A4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4">
    <w:name w:val="52A8430456164548A1BED2F3081F0AA84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1">
    <w:name w:val="08A3874060214EF2A2644CF0E8DDC50C1"/>
    <w:rsid w:val="00420C4F"/>
    <w:pPr>
      <w:numPr>
        <w:ilvl w:val="1"/>
        <w:numId w:val="2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43AA68A889B149ABB73A17C20B799CC65">
    <w:name w:val="43AA68A889B149ABB73A17C20B799CC65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5">
    <w:name w:val="D4FAC2773C47400FB3AC0E312CA6CF795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5">
    <w:name w:val="BCFB7E6A842D4235A32DE0CE3E707A5A5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5">
    <w:name w:val="52A8430456164548A1BED2F3081F0AA85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2">
    <w:name w:val="08A3874060214EF2A2644CF0E8DDC50C2"/>
    <w:rsid w:val="00420C4F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43AA68A889B149ABB73A17C20B799CC66">
    <w:name w:val="43AA68A889B149ABB73A17C20B799CC66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6">
    <w:name w:val="D4FAC2773C47400FB3AC0E312CA6CF796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6">
    <w:name w:val="BCFB7E6A842D4235A32DE0CE3E707A5A6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6">
    <w:name w:val="52A8430456164548A1BED2F3081F0AA86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3">
    <w:name w:val="08A3874060214EF2A2644CF0E8DDC50C3"/>
    <w:rsid w:val="00420C4F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43AA68A889B149ABB73A17C20B799CC67">
    <w:name w:val="43AA68A889B149ABB73A17C20B799CC67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7">
    <w:name w:val="D4FAC2773C47400FB3AC0E312CA6CF797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7">
    <w:name w:val="BCFB7E6A842D4235A32DE0CE3E707A5A7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7">
    <w:name w:val="52A8430456164548A1BED2F3081F0AA87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4">
    <w:name w:val="08A3874060214EF2A2644CF0E8DDC50C4"/>
    <w:rsid w:val="00420C4F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43AA68A889B149ABB73A17C20B799CC68">
    <w:name w:val="43AA68A889B149ABB73A17C20B799CC68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8">
    <w:name w:val="D4FAC2773C47400FB3AC0E312CA6CF798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8">
    <w:name w:val="BCFB7E6A842D4235A32DE0CE3E707A5A8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8">
    <w:name w:val="52A8430456164548A1BED2F3081F0AA88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5">
    <w:name w:val="08A3874060214EF2A2644CF0E8DDC50C5"/>
    <w:rsid w:val="00420C4F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ADE7617266914BE5837BC097C1D5D537">
    <w:name w:val="ADE7617266914BE5837BC097C1D5D537"/>
    <w:rsid w:val="00420C4F"/>
  </w:style>
  <w:style w:type="paragraph" w:customStyle="1" w:styleId="43AA68A889B149ABB73A17C20B799CC69">
    <w:name w:val="43AA68A889B149ABB73A17C20B799CC69"/>
    <w:rsid w:val="00420C4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4FAC2773C47400FB3AC0E312CA6CF799">
    <w:name w:val="D4FAC2773C47400FB3AC0E312CA6CF799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CFB7E6A842D4235A32DE0CE3E707A5A9">
    <w:name w:val="BCFB7E6A842D4235A32DE0CE3E707A5A9"/>
    <w:rsid w:val="00420C4F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52A8430456164548A1BED2F3081F0AA89">
    <w:name w:val="52A8430456164548A1BED2F3081F0AA89"/>
    <w:rsid w:val="00420C4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08A3874060214EF2A2644CF0E8DDC50C6">
    <w:name w:val="08A3874060214EF2A2644CF0E8DDC50C6"/>
    <w:rsid w:val="00420C4F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ADE7617266914BE5837BC097C1D5D5371">
    <w:name w:val="ADE7617266914BE5837BC097C1D5D5371"/>
    <w:rsid w:val="00420C4F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CDC6586CDF0E40558A1E6FA05197F2F0">
    <w:name w:val="CDC6586CDF0E40558A1E6FA05197F2F0"/>
    <w:rsid w:val="00420C4F"/>
  </w:style>
  <w:style w:type="paragraph" w:customStyle="1" w:styleId="7235E3B7874945CF869A02A7F94D89F2">
    <w:name w:val="7235E3B7874945CF869A02A7F94D89F2"/>
    <w:rsid w:val="00420C4F"/>
  </w:style>
  <w:style w:type="paragraph" w:customStyle="1" w:styleId="6E2311A7CEE54028955D8F0A641E00C3">
    <w:name w:val="6E2311A7CEE54028955D8F0A641E00C3"/>
    <w:rsid w:val="00420C4F"/>
  </w:style>
  <w:style w:type="paragraph" w:customStyle="1" w:styleId="62850CA659074A02B2A1A281EF91966F">
    <w:name w:val="62850CA659074A02B2A1A281EF91966F"/>
    <w:rsid w:val="00420C4F"/>
  </w:style>
  <w:style w:type="paragraph" w:customStyle="1" w:styleId="59F3246780B245489374DDDA74765F6B">
    <w:name w:val="59F3246780B245489374DDDA74765F6B"/>
    <w:rsid w:val="00420C4F"/>
  </w:style>
  <w:style w:type="paragraph" w:customStyle="1" w:styleId="DCB6C8593D2E4F478D58DF8C3415E34B">
    <w:name w:val="DCB6C8593D2E4F478D58DF8C3415E34B"/>
    <w:rsid w:val="00420C4F"/>
  </w:style>
  <w:style w:type="paragraph" w:customStyle="1" w:styleId="0F9FD544B4764B4C895939C4D4E32E07">
    <w:name w:val="0F9FD544B4764B4C895939C4D4E32E07"/>
    <w:rsid w:val="00420C4F"/>
  </w:style>
  <w:style w:type="paragraph" w:customStyle="1" w:styleId="2CF9C9E40B7A42259FD17CCC0A10D3BE">
    <w:name w:val="2CF9C9E40B7A42259FD17CCC0A10D3BE"/>
    <w:rsid w:val="00420C4F"/>
  </w:style>
  <w:style w:type="paragraph" w:customStyle="1" w:styleId="86E830F02D2A4A92AD166B49ED1B70DB">
    <w:name w:val="86E830F02D2A4A92AD166B49ED1B70DB"/>
    <w:rsid w:val="00420C4F"/>
  </w:style>
  <w:style w:type="paragraph" w:customStyle="1" w:styleId="59D73F7BF1704D699FE84A4F7FFAAEC1">
    <w:name w:val="59D73F7BF1704D699FE84A4F7FFAAEC1"/>
    <w:rsid w:val="00420C4F"/>
  </w:style>
  <w:style w:type="paragraph" w:customStyle="1" w:styleId="A5F44E67D6C04D4A862DAE7F4DD1B882">
    <w:name w:val="A5F44E67D6C04D4A862DAE7F4DD1B882"/>
    <w:rsid w:val="00420C4F"/>
  </w:style>
  <w:style w:type="paragraph" w:customStyle="1" w:styleId="CC0DEDFDF49C42E2A10A56FAB8F7D1E4">
    <w:name w:val="CC0DEDFDF49C42E2A10A56FAB8F7D1E4"/>
    <w:rsid w:val="00420C4F"/>
  </w:style>
  <w:style w:type="paragraph" w:customStyle="1" w:styleId="2A1C63E45060412DAE7F5DF2439914B4">
    <w:name w:val="2A1C63E45060412DAE7F5DF2439914B4"/>
    <w:rsid w:val="00420C4F"/>
  </w:style>
  <w:style w:type="paragraph" w:customStyle="1" w:styleId="F99F930C9D6F4064949C30FEB9D678FF">
    <w:name w:val="F99F930C9D6F4064949C30FEB9D678FF"/>
    <w:rsid w:val="00420C4F"/>
  </w:style>
  <w:style w:type="paragraph" w:customStyle="1" w:styleId="91E69EA5EF7A4FA584E1ED0D03603D1B">
    <w:name w:val="91E69EA5EF7A4FA584E1ED0D03603D1B"/>
    <w:rsid w:val="00C42049"/>
  </w:style>
  <w:style w:type="paragraph" w:customStyle="1" w:styleId="05BBD07BCF2C4D3F8C8D284D3508F230">
    <w:name w:val="05BBD07BCF2C4D3F8C8D284D3508F230"/>
    <w:rsid w:val="00C420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89451A-9ADF-43AB-BC82-13A8CEB4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39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3</cp:revision>
  <cp:lastPrinted>2013-02-13T02:39:00Z</cp:lastPrinted>
  <dcterms:created xsi:type="dcterms:W3CDTF">2017-02-20T01:03:00Z</dcterms:created>
  <dcterms:modified xsi:type="dcterms:W3CDTF">2017-02-21T06:18:00Z</dcterms:modified>
</cp:coreProperties>
</file>