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784" w:rsidRPr="009A3156" w:rsidRDefault="004B5784" w:rsidP="004B5784">
      <w:pPr>
        <w:pStyle w:val="BodyText"/>
        <w:rPr>
          <w:sz w:val="20"/>
          <w:szCs w:val="20"/>
        </w:rPr>
      </w:pPr>
      <w:r>
        <w:t xml:space="preserve">I, </w:t>
      </w:r>
      <w:sdt>
        <w:sdtPr>
          <w:rPr>
            <w:rStyle w:val="BodyTextChar"/>
          </w:rPr>
          <w:id w:val="-289589292"/>
          <w:placeholder>
            <w:docPart w:val="B2BBB4CDF2114DA6AAE69C1D096AD9E9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bookmarkStart w:id="0" w:name="_GoBack"/>
          <w:r w:rsidRPr="008E61C8">
            <w:rPr>
              <w:i/>
              <w:color w:val="FF0000"/>
            </w:rPr>
            <w:t>(insert title and full name of practitioner here</w:t>
          </w:r>
          <w:r w:rsidRPr="005C38F3">
            <w:rPr>
              <w:i/>
              <w:color w:val="FF0000"/>
            </w:rPr>
            <w:t>)</w:t>
          </w:r>
          <w:bookmarkEnd w:id="0"/>
        </w:sdtContent>
      </w:sdt>
      <w:r>
        <w:t xml:space="preserve">, </w:t>
      </w:r>
      <w:r w:rsidRPr="00351286">
        <w:t xml:space="preserve">am currently subject to </w:t>
      </w:r>
      <w:r>
        <w:t xml:space="preserve">conditions on my registration and/or restrictions on my right to practise imposed </w:t>
      </w:r>
      <w:r w:rsidRPr="00351286">
        <w:t xml:space="preserve">by the Health Ombudsman, </w:t>
      </w:r>
      <w:r>
        <w:t xml:space="preserve">as outlined in my </w:t>
      </w:r>
      <w:r w:rsidRPr="008E61C8">
        <w:rPr>
          <w:i/>
          <w:color w:val="FF0000"/>
        </w:rPr>
        <w:t>(tick and complete applicable option/s)</w:t>
      </w:r>
      <w:r>
        <w:t>:</w:t>
      </w:r>
      <w:r w:rsidRPr="00131A44">
        <w:t xml:space="preserve"> </w:t>
      </w:r>
    </w:p>
    <w:p w:rsidR="004B5784" w:rsidRDefault="005607BC" w:rsidP="004B5784">
      <w:pPr>
        <w:pStyle w:val="ListParagraph0"/>
        <w:numPr>
          <w:ilvl w:val="0"/>
          <w:numId w:val="13"/>
        </w:numPr>
        <w:ind w:left="0"/>
      </w:pPr>
      <w:sdt>
        <w:sdtPr>
          <w:id w:val="1743917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784">
            <w:rPr>
              <w:rFonts w:ascii="MS Gothic" w:eastAsia="MS Gothic" w:hAnsi="MS Gothic" w:hint="eastAsia"/>
            </w:rPr>
            <w:t>☐</w:t>
          </w:r>
        </w:sdtContent>
      </w:sdt>
      <w:r w:rsidR="004B5784">
        <w:t xml:space="preserve"> s</w:t>
      </w:r>
      <w:r w:rsidR="004B5784" w:rsidRPr="007B72BF">
        <w:t xml:space="preserve">chedule of </w:t>
      </w:r>
      <w:r w:rsidR="004B5784">
        <w:t>c</w:t>
      </w:r>
      <w:r w:rsidR="004B5784" w:rsidRPr="007B72BF">
        <w:t>onditions</w:t>
      </w:r>
      <w:r w:rsidR="004B5784">
        <w:t xml:space="preserve">, effective from </w:t>
      </w:r>
      <w:sdt>
        <w:sdtPr>
          <w:id w:val="512344086"/>
          <w:placeholder>
            <w:docPart w:val="1770B51A579E4DF7B1938818E4474CB7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4B5784" w:rsidRPr="008E61C8">
            <w:rPr>
              <w:i/>
              <w:color w:val="FF0000"/>
            </w:rPr>
            <w:t>(insert date conditions came into effect here)</w:t>
          </w:r>
        </w:sdtContent>
      </w:sdt>
    </w:p>
    <w:p w:rsidR="004B5784" w:rsidRDefault="005607BC" w:rsidP="004B5784">
      <w:pPr>
        <w:pStyle w:val="ListParagraph0"/>
        <w:numPr>
          <w:ilvl w:val="0"/>
          <w:numId w:val="13"/>
        </w:numPr>
        <w:ind w:left="0"/>
      </w:pPr>
      <w:sdt>
        <w:sdtPr>
          <w:id w:val="-209185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784">
            <w:rPr>
              <w:rFonts w:ascii="MS Gothic" w:eastAsia="MS Gothic" w:hAnsi="MS Gothic" w:hint="eastAsia"/>
            </w:rPr>
            <w:t>☐</w:t>
          </w:r>
        </w:sdtContent>
      </w:sdt>
      <w:r w:rsidR="004B5784">
        <w:t xml:space="preserve"> </w:t>
      </w:r>
      <w:proofErr w:type="gramStart"/>
      <w:r w:rsidR="004B5784">
        <w:t>schedule</w:t>
      </w:r>
      <w:proofErr w:type="gramEnd"/>
      <w:r w:rsidR="004B5784">
        <w:t xml:space="preserve"> of restrictions, effective from </w:t>
      </w:r>
      <w:sdt>
        <w:sdtPr>
          <w:id w:val="-65351206"/>
          <w:placeholder>
            <w:docPart w:val="BAFCCFEBC9014E3DB0E6402DEBA44517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4B5784" w:rsidRPr="008E61C8">
            <w:rPr>
              <w:i/>
              <w:color w:val="FF0000"/>
            </w:rPr>
            <w:t>(insert date restrictions came into effect here)</w:t>
          </w:r>
        </w:sdtContent>
      </w:sdt>
      <w:r w:rsidR="004B5784">
        <w:t>.</w:t>
      </w:r>
    </w:p>
    <w:p w:rsidR="004B5784" w:rsidRDefault="004B5784" w:rsidP="004B5784">
      <w:pPr>
        <w:pStyle w:val="BodyText"/>
      </w:pPr>
      <w:r>
        <w:t>By completing and signing this form, I acknowledge and confirm that:</w:t>
      </w:r>
    </w:p>
    <w:p w:rsidR="004B5784" w:rsidRDefault="004B5784" w:rsidP="004B5784">
      <w:pPr>
        <w:pStyle w:val="ListNumber0"/>
      </w:pPr>
      <w:r>
        <w:t>The information recorded in this form is complete, true and correct.</w:t>
      </w:r>
    </w:p>
    <w:p w:rsidR="004B5784" w:rsidRDefault="004B5784" w:rsidP="004B5784">
      <w:pPr>
        <w:pStyle w:val="ListNumber0"/>
      </w:pPr>
      <w:r>
        <w:t>For the purposes of monitoring my compliance with my schedule of conditions and/or schedule of restrictions, the Office of the Health Ombudsman may also</w:t>
      </w:r>
    </w:p>
    <w:p w:rsidR="004B5784" w:rsidRDefault="004B5784" w:rsidP="004B5784">
      <w:pPr>
        <w:pStyle w:val="ListNumber2"/>
      </w:pPr>
      <w:r>
        <w:t xml:space="preserve">request I provide and/or access rosters, timesheets or similar information </w:t>
      </w:r>
    </w:p>
    <w:p w:rsidR="004B5784" w:rsidRDefault="004B5784" w:rsidP="004B5784">
      <w:pPr>
        <w:pStyle w:val="ListNumber2"/>
      </w:pPr>
      <w:r>
        <w:t xml:space="preserve">have contact with and access information, where relevant, from the place/s where I provide a health service </w:t>
      </w:r>
    </w:p>
    <w:p w:rsidR="004B5784" w:rsidRDefault="004B5784" w:rsidP="004B5784">
      <w:pPr>
        <w:pStyle w:val="ListNumber2"/>
      </w:pPr>
      <w:proofErr w:type="gramStart"/>
      <w:r>
        <w:t>have</w:t>
      </w:r>
      <w:proofErr w:type="gramEnd"/>
      <w:r>
        <w:t xml:space="preserve"> contact with and access information, where relevant, from Medicare, private health insurers and/or private practice billing data.</w:t>
      </w:r>
    </w:p>
    <w:p w:rsidR="004B5784" w:rsidRPr="00F83C35" w:rsidRDefault="004B5784" w:rsidP="004B5784">
      <w:pPr>
        <w:pStyle w:val="Heading3"/>
      </w:pPr>
      <w:r>
        <w:t>Acknowledgement</w:t>
      </w:r>
    </w:p>
    <w:p w:rsidR="004B5784" w:rsidRDefault="004B5784" w:rsidP="004B5784">
      <w:pPr>
        <w:pStyle w:val="BodyText"/>
        <w:spacing w:before="480" w:line="360" w:lineRule="auto"/>
      </w:pPr>
      <w:r>
        <w:t xml:space="preserve">Signature:                                                               </w:t>
      </w:r>
      <w:r>
        <w:tab/>
      </w:r>
      <w:r>
        <w:tab/>
        <w:t xml:space="preserve">Date: </w:t>
      </w:r>
      <w:sdt>
        <w:sdtPr>
          <w:id w:val="1344046491"/>
          <w:placeholder>
            <w:docPart w:val="979CA9AB85A34160B671D315910B3E7C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Pr="008E61C8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:rsidR="009D5A86" w:rsidRPr="0035277B" w:rsidRDefault="009D5A86" w:rsidP="005607BC">
      <w:pPr>
        <w:pStyle w:val="Heading3"/>
      </w:pPr>
      <w:r w:rsidRPr="0035277B">
        <w:t>Please return to:</w:t>
      </w:r>
    </w:p>
    <w:p w:rsidR="009D5A86" w:rsidRPr="0035277B" w:rsidRDefault="009D5A86" w:rsidP="009D5A86">
      <w:pPr>
        <w:rPr>
          <w:sz w:val="18"/>
          <w:szCs w:val="18"/>
        </w:rPr>
      </w:pPr>
      <w:r w:rsidRPr="0035277B">
        <w:rPr>
          <w:sz w:val="18"/>
          <w:szCs w:val="18"/>
        </w:rPr>
        <w:t>Post:</w:t>
      </w:r>
      <w:r w:rsidRPr="0035277B">
        <w:rPr>
          <w:sz w:val="18"/>
          <w:szCs w:val="18"/>
        </w:rPr>
        <w:tab/>
      </w:r>
      <w:r w:rsidRPr="0035277B">
        <w:rPr>
          <w:sz w:val="18"/>
          <w:szCs w:val="18"/>
        </w:rPr>
        <w:tab/>
        <w:t>Office of the Health Ombudsman, PO Bo</w:t>
      </w:r>
      <w:r>
        <w:rPr>
          <w:sz w:val="18"/>
          <w:szCs w:val="18"/>
        </w:rPr>
        <w:t>x 13281 George Street, Brisbane Queensland</w:t>
      </w:r>
      <w:r w:rsidRPr="0035277B">
        <w:rPr>
          <w:sz w:val="18"/>
          <w:szCs w:val="18"/>
        </w:rPr>
        <w:t xml:space="preserve"> 4003</w:t>
      </w:r>
    </w:p>
    <w:p w:rsidR="009D5A86" w:rsidRDefault="009D5A86" w:rsidP="009D5A86">
      <w:pPr>
        <w:rPr>
          <w:rStyle w:val="Hyperlink"/>
          <w:rFonts w:ascii="Arial" w:hAnsi="Arial"/>
          <w:sz w:val="18"/>
          <w:szCs w:val="18"/>
        </w:rPr>
      </w:pPr>
      <w:r w:rsidRPr="0035277B">
        <w:rPr>
          <w:sz w:val="18"/>
          <w:szCs w:val="18"/>
        </w:rPr>
        <w:t>Email:</w:t>
      </w:r>
      <w:r w:rsidRPr="0035277B">
        <w:rPr>
          <w:sz w:val="18"/>
          <w:szCs w:val="18"/>
        </w:rPr>
        <w:tab/>
      </w:r>
      <w:r w:rsidRPr="0035277B">
        <w:rPr>
          <w:sz w:val="18"/>
          <w:szCs w:val="18"/>
        </w:rPr>
        <w:tab/>
      </w:r>
      <w:hyperlink r:id="rId9" w:history="1">
        <w:r w:rsidRPr="0035277B">
          <w:rPr>
            <w:rStyle w:val="Hyperlink"/>
            <w:rFonts w:ascii="Arial" w:hAnsi="Arial"/>
            <w:sz w:val="18"/>
            <w:szCs w:val="18"/>
          </w:rPr>
          <w:t>monitoring@oho.qld.gov.au</w:t>
        </w:r>
      </w:hyperlink>
    </w:p>
    <w:p w:rsidR="004B5784" w:rsidRDefault="009D5A86" w:rsidP="009D5A86">
      <w:pPr>
        <w:rPr>
          <w:sz w:val="18"/>
          <w:szCs w:val="18"/>
        </w:rPr>
      </w:pPr>
      <w:r w:rsidRPr="0035277B">
        <w:rPr>
          <w:sz w:val="18"/>
          <w:szCs w:val="18"/>
        </w:rPr>
        <w:t>Facsimile:</w:t>
      </w:r>
      <w:r w:rsidRPr="0035277B">
        <w:rPr>
          <w:sz w:val="18"/>
          <w:szCs w:val="18"/>
        </w:rPr>
        <w:tab/>
        <w:t>3319 6350</w:t>
      </w:r>
      <w:r w:rsidR="004B5784">
        <w:rPr>
          <w:sz w:val="18"/>
          <w:szCs w:val="18"/>
        </w:rPr>
        <w:br w:type="page"/>
      </w:r>
    </w:p>
    <w:tbl>
      <w:tblPr>
        <w:tblStyle w:val="BlueTable"/>
        <w:tblW w:w="5249" w:type="pct"/>
        <w:tblInd w:w="-289" w:type="dxa"/>
        <w:tblLook w:val="0620" w:firstRow="1" w:lastRow="0" w:firstColumn="0" w:lastColumn="0" w:noHBand="1" w:noVBand="1"/>
      </w:tblPr>
      <w:tblGrid>
        <w:gridCol w:w="1041"/>
        <w:gridCol w:w="1650"/>
        <w:gridCol w:w="1650"/>
        <w:gridCol w:w="1458"/>
        <w:gridCol w:w="2404"/>
        <w:gridCol w:w="5661"/>
        <w:gridCol w:w="2045"/>
      </w:tblGrid>
      <w:tr w:rsidR="004B5784" w:rsidTr="004B5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8"/>
        </w:trPr>
        <w:tc>
          <w:tcPr>
            <w:tcW w:w="1041" w:type="dxa"/>
          </w:tcPr>
          <w:p w:rsidR="004B5784" w:rsidRPr="005C1683" w:rsidRDefault="004B5784" w:rsidP="00570944">
            <w:pPr>
              <w:pStyle w:val="BodyText"/>
            </w:pPr>
            <w:r>
              <w:rPr>
                <w:rFonts w:asciiTheme="minorHAnsi" w:hAnsiTheme="minorHAnsi"/>
                <w:b/>
              </w:rPr>
              <w:lastRenderedPageBreak/>
              <w:t>Date</w:t>
            </w:r>
          </w:p>
        </w:tc>
        <w:tc>
          <w:tcPr>
            <w:tcW w:w="1650" w:type="dxa"/>
          </w:tcPr>
          <w:p w:rsidR="004B5784" w:rsidRDefault="004B5784" w:rsidP="00570944">
            <w:pPr>
              <w:pStyle w:val="TableHeading"/>
            </w:pPr>
            <w:r>
              <w:t>Appointment location</w:t>
            </w:r>
          </w:p>
        </w:tc>
        <w:tc>
          <w:tcPr>
            <w:tcW w:w="1650" w:type="dxa"/>
          </w:tcPr>
          <w:p w:rsidR="004B5784" w:rsidRDefault="004B5784" w:rsidP="00570944">
            <w:pPr>
              <w:pStyle w:val="TableHeading"/>
            </w:pPr>
            <w:r>
              <w:t>Appointment time</w:t>
            </w:r>
          </w:p>
        </w:tc>
        <w:tc>
          <w:tcPr>
            <w:tcW w:w="1458" w:type="dxa"/>
          </w:tcPr>
          <w:p w:rsidR="004B5784" w:rsidRDefault="004B5784" w:rsidP="00570944">
            <w:pPr>
              <w:pStyle w:val="TableHeading"/>
            </w:pPr>
            <w:r>
              <w:t>Patient (full name)</w:t>
            </w:r>
          </w:p>
        </w:tc>
        <w:tc>
          <w:tcPr>
            <w:tcW w:w="2404" w:type="dxa"/>
          </w:tcPr>
          <w:p w:rsidR="004B5784" w:rsidRDefault="004B5784" w:rsidP="00570944">
            <w:pPr>
              <w:pStyle w:val="TableHeading"/>
            </w:pPr>
            <w:r>
              <w:t>Patient’s presenting problem</w:t>
            </w:r>
          </w:p>
        </w:tc>
        <w:tc>
          <w:tcPr>
            <w:tcW w:w="5661" w:type="dxa"/>
          </w:tcPr>
          <w:p w:rsidR="004B5784" w:rsidRPr="00CA72BB" w:rsidRDefault="004B5784" w:rsidP="00570944">
            <w:pPr>
              <w:pStyle w:val="TableHeading"/>
            </w:pPr>
            <w:r>
              <w:rPr>
                <w:rFonts w:cs="Arial"/>
              </w:rPr>
              <w:t>B</w:t>
            </w:r>
            <w:r w:rsidRPr="00CA72BB">
              <w:rPr>
                <w:rFonts w:cs="Arial"/>
              </w:rPr>
              <w:t>rief description of the type of treatment undertaken during the patient contact</w:t>
            </w:r>
          </w:p>
        </w:tc>
        <w:tc>
          <w:tcPr>
            <w:tcW w:w="2045" w:type="dxa"/>
          </w:tcPr>
          <w:p w:rsidR="004B5784" w:rsidRDefault="004B5784" w:rsidP="00570944">
            <w:pPr>
              <w:pStyle w:val="TableHeading"/>
              <w:rPr>
                <w:rFonts w:cs="Arial"/>
              </w:rPr>
            </w:pPr>
            <w:r>
              <w:rPr>
                <w:rFonts w:cs="Arial"/>
              </w:rPr>
              <w:t>Practitioner’s signature</w:t>
            </w: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  <w:tr w:rsidR="004B5784" w:rsidTr="004B5784">
        <w:trPr>
          <w:trHeight w:val="319"/>
        </w:trPr>
        <w:tc>
          <w:tcPr>
            <w:tcW w:w="104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650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1458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404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5661" w:type="dxa"/>
          </w:tcPr>
          <w:p w:rsidR="004B5784" w:rsidRDefault="004B5784" w:rsidP="00570944">
            <w:pPr>
              <w:pStyle w:val="TableText"/>
            </w:pPr>
          </w:p>
        </w:tc>
        <w:tc>
          <w:tcPr>
            <w:tcW w:w="2045" w:type="dxa"/>
          </w:tcPr>
          <w:p w:rsidR="004B5784" w:rsidRDefault="004B5784" w:rsidP="00570944">
            <w:pPr>
              <w:pStyle w:val="TableText"/>
            </w:pPr>
          </w:p>
          <w:p w:rsidR="005607BC" w:rsidRDefault="005607BC" w:rsidP="00570944">
            <w:pPr>
              <w:pStyle w:val="TableText"/>
            </w:pPr>
          </w:p>
        </w:tc>
      </w:tr>
    </w:tbl>
    <w:p w:rsidR="009D5A86" w:rsidRPr="0035277B" w:rsidRDefault="009D5A86" w:rsidP="009D5A86">
      <w:pPr>
        <w:rPr>
          <w:sz w:val="18"/>
          <w:szCs w:val="18"/>
        </w:rPr>
      </w:pPr>
    </w:p>
    <w:p w:rsidR="00E96F94" w:rsidRPr="003D6455" w:rsidRDefault="00E96F94" w:rsidP="003D6455"/>
    <w:sectPr w:rsidR="00E96F94" w:rsidRPr="003D6455" w:rsidSect="006E7A79">
      <w:footerReference w:type="default" r:id="rId10"/>
      <w:headerReference w:type="first" r:id="rId11"/>
      <w:footerReference w:type="first" r:id="rId12"/>
      <w:pgSz w:w="16838" w:h="11906" w:orient="landscape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A86" w:rsidRDefault="009D5A86" w:rsidP="00185154">
      <w:r>
        <w:separator/>
      </w:r>
    </w:p>
    <w:p w:rsidR="009D5A86" w:rsidRDefault="009D5A86"/>
  </w:endnote>
  <w:endnote w:type="continuationSeparator" w:id="0">
    <w:p w:rsidR="009D5A86" w:rsidRDefault="009D5A86" w:rsidP="00185154">
      <w:r>
        <w:continuationSeparator/>
      </w:r>
    </w:p>
    <w:p w:rsidR="009D5A86" w:rsidRDefault="009D5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15D" w:rsidRPr="00F23F49" w:rsidRDefault="00CB615D" w:rsidP="00CB615D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9504" behindDoc="1" locked="0" layoutInCell="1" allowOverlap="1" wp14:anchorId="7C276E22" wp14:editId="0FB90C4F">
          <wp:simplePos x="1438275" y="6515100"/>
          <wp:positionH relativeFrom="page">
            <wp:align>center</wp:align>
          </wp:positionH>
          <wp:positionV relativeFrom="page">
            <wp:align>bottom</wp:align>
          </wp:positionV>
          <wp:extent cx="10692000" cy="73440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 Landscape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E071A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7456" behindDoc="1" locked="0" layoutInCell="1" allowOverlap="1" wp14:anchorId="4F87B6A4" wp14:editId="24769263">
          <wp:simplePos x="1438275" y="6515100"/>
          <wp:positionH relativeFrom="page">
            <wp:align>center</wp:align>
          </wp:positionH>
          <wp:positionV relativeFrom="page">
            <wp:align>bottom</wp:align>
          </wp:positionV>
          <wp:extent cx="10692000" cy="73440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 Landscape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A86" w:rsidRDefault="009D5A86" w:rsidP="00185154">
      <w:r>
        <w:separator/>
      </w:r>
    </w:p>
    <w:p w:rsidR="009D5A86" w:rsidRDefault="009D5A86"/>
  </w:footnote>
  <w:footnote w:type="continuationSeparator" w:id="0">
    <w:p w:rsidR="009D5A86" w:rsidRDefault="009D5A86" w:rsidP="00185154">
      <w:r>
        <w:continuationSeparator/>
      </w:r>
    </w:p>
    <w:p w:rsidR="009D5A86" w:rsidRDefault="009D5A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Default="00F23F49" w:rsidP="00F23F49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4919F336" wp14:editId="03944785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Default="004B5784" w:rsidP="00F23F49">
    <w:pPr>
      <w:pStyle w:val="Header"/>
      <w:rPr>
        <w:rStyle w:val="TitleChar"/>
        <w:szCs w:val="44"/>
      </w:rPr>
    </w:pPr>
    <w:r w:rsidRPr="004B5784">
      <w:rPr>
        <w:rStyle w:val="TitleChar"/>
        <w:szCs w:val="44"/>
      </w:rPr>
      <w:t>Patient log book</w:t>
    </w:r>
  </w:p>
  <w:p w:rsidR="009D5A86" w:rsidRDefault="009D5A86" w:rsidP="009D5A86">
    <w:pPr>
      <w:pStyle w:val="Heading1"/>
      <w:spacing w:before="120" w:after="120"/>
      <w:jc w:val="right"/>
    </w:pPr>
  </w:p>
  <w:p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1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4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49E1E29"/>
    <w:multiLevelType w:val="multilevel"/>
    <w:tmpl w:val="74901FDC"/>
    <w:numStyleLink w:val="ListTableNumber"/>
  </w:abstractNum>
  <w:abstractNum w:abstractNumId="6" w15:restartNumberingAfterBreak="0">
    <w:nsid w:val="21D233F9"/>
    <w:multiLevelType w:val="multilevel"/>
    <w:tmpl w:val="A9BC1000"/>
    <w:numStyleLink w:val="ListNumber"/>
  </w:abstractNum>
  <w:abstractNum w:abstractNumId="7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8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1" w15:restartNumberingAfterBreak="0">
    <w:nsid w:val="49F874AA"/>
    <w:multiLevelType w:val="multilevel"/>
    <w:tmpl w:val="CA5222EC"/>
    <w:numStyleLink w:val="ListAlpha"/>
  </w:abstractNum>
  <w:abstractNum w:abstractNumId="12" w15:restartNumberingAfterBreak="0">
    <w:nsid w:val="4E7B7BA9"/>
    <w:multiLevelType w:val="multilevel"/>
    <w:tmpl w:val="6BC62DF0"/>
    <w:numStyleLink w:val="ListBullet"/>
  </w:abstractNum>
  <w:abstractNum w:abstractNumId="13" w15:restartNumberingAfterBreak="0">
    <w:nsid w:val="4F1E76AC"/>
    <w:multiLevelType w:val="multilevel"/>
    <w:tmpl w:val="A46673CA"/>
    <w:numStyleLink w:val="ListParagraph"/>
  </w:abstractNum>
  <w:abstractNum w:abstractNumId="14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3106EF6"/>
    <w:multiLevelType w:val="multilevel"/>
    <w:tmpl w:val="2F506ED2"/>
    <w:numStyleLink w:val="ListTableBullet"/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0"/>
  </w:num>
  <w:num w:numId="8">
    <w:abstractNumId w:val="8"/>
  </w:num>
  <w:num w:numId="9">
    <w:abstractNumId w:val="1"/>
  </w:num>
  <w:num w:numId="10">
    <w:abstractNumId w:val="1"/>
  </w:num>
  <w:num w:numId="11">
    <w:abstractNumId w:val="9"/>
  </w:num>
  <w:num w:numId="12">
    <w:abstractNumId w:val="7"/>
  </w:num>
  <w:num w:numId="13">
    <w:abstractNumId w:val="0"/>
  </w:num>
  <w:num w:numId="14">
    <w:abstractNumId w:val="3"/>
  </w:num>
  <w:num w:numId="15">
    <w:abstractNumId w:val="14"/>
  </w:num>
  <w:num w:numId="16">
    <w:abstractNumId w:val="5"/>
  </w:num>
  <w:num w:numId="17">
    <w:abstractNumId w:val="5"/>
  </w:num>
  <w:num w:numId="18">
    <w:abstractNumId w:val="12"/>
  </w:num>
  <w:num w:numId="19">
    <w:abstractNumId w:val="11"/>
  </w:num>
  <w:num w:numId="20">
    <w:abstractNumId w:val="6"/>
  </w:num>
  <w:num w:numId="21">
    <w:abstractNumId w:val="16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iGAyNeiDD4AZ5RsCu9USO7a1RjCOn63SjaK3LEHZyC1KnTX20W0e6z96jZfhb3QhtXyQ6ma75r7YnufseMrnKQ==" w:salt="74Fu3+mvAl7KBmHtWSPF7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86"/>
    <w:rsid w:val="000012E2"/>
    <w:rsid w:val="00006100"/>
    <w:rsid w:val="000115AB"/>
    <w:rsid w:val="0001272E"/>
    <w:rsid w:val="000464C9"/>
    <w:rsid w:val="00071C7D"/>
    <w:rsid w:val="00076F97"/>
    <w:rsid w:val="000870BB"/>
    <w:rsid w:val="00092075"/>
    <w:rsid w:val="000A2457"/>
    <w:rsid w:val="000B3EBE"/>
    <w:rsid w:val="000B4D85"/>
    <w:rsid w:val="000C0C22"/>
    <w:rsid w:val="000C1D1E"/>
    <w:rsid w:val="000D5224"/>
    <w:rsid w:val="000D62F0"/>
    <w:rsid w:val="000F4A35"/>
    <w:rsid w:val="001063C6"/>
    <w:rsid w:val="0013218E"/>
    <w:rsid w:val="00134130"/>
    <w:rsid w:val="001505D8"/>
    <w:rsid w:val="00154790"/>
    <w:rsid w:val="001829A7"/>
    <w:rsid w:val="00185154"/>
    <w:rsid w:val="0019114D"/>
    <w:rsid w:val="001E6348"/>
    <w:rsid w:val="001F16CA"/>
    <w:rsid w:val="00210DEF"/>
    <w:rsid w:val="00222215"/>
    <w:rsid w:val="00252201"/>
    <w:rsid w:val="00254DD8"/>
    <w:rsid w:val="00290E51"/>
    <w:rsid w:val="002C39F4"/>
    <w:rsid w:val="002D3798"/>
    <w:rsid w:val="002D4254"/>
    <w:rsid w:val="002D4E6E"/>
    <w:rsid w:val="00311CA0"/>
    <w:rsid w:val="00335C7B"/>
    <w:rsid w:val="0036272C"/>
    <w:rsid w:val="0037398C"/>
    <w:rsid w:val="0037618F"/>
    <w:rsid w:val="003853C1"/>
    <w:rsid w:val="003A04C1"/>
    <w:rsid w:val="003B0945"/>
    <w:rsid w:val="003B4DCF"/>
    <w:rsid w:val="003D3B71"/>
    <w:rsid w:val="003D6455"/>
    <w:rsid w:val="003E1EF3"/>
    <w:rsid w:val="003E31C8"/>
    <w:rsid w:val="00407776"/>
    <w:rsid w:val="00426643"/>
    <w:rsid w:val="00427353"/>
    <w:rsid w:val="00427759"/>
    <w:rsid w:val="0043564D"/>
    <w:rsid w:val="0043628A"/>
    <w:rsid w:val="0047310B"/>
    <w:rsid w:val="00491C59"/>
    <w:rsid w:val="004B5784"/>
    <w:rsid w:val="004B7DAE"/>
    <w:rsid w:val="004F3D6F"/>
    <w:rsid w:val="00500056"/>
    <w:rsid w:val="00502840"/>
    <w:rsid w:val="0051056D"/>
    <w:rsid w:val="00532A82"/>
    <w:rsid w:val="005331C9"/>
    <w:rsid w:val="0055219D"/>
    <w:rsid w:val="0055353F"/>
    <w:rsid w:val="005607BC"/>
    <w:rsid w:val="0056633F"/>
    <w:rsid w:val="00567276"/>
    <w:rsid w:val="005713E5"/>
    <w:rsid w:val="005A435A"/>
    <w:rsid w:val="005B0C40"/>
    <w:rsid w:val="005B36EC"/>
    <w:rsid w:val="005E259B"/>
    <w:rsid w:val="006025ED"/>
    <w:rsid w:val="0061089F"/>
    <w:rsid w:val="00630F0C"/>
    <w:rsid w:val="00631297"/>
    <w:rsid w:val="00633235"/>
    <w:rsid w:val="00652023"/>
    <w:rsid w:val="0065325A"/>
    <w:rsid w:val="006648C3"/>
    <w:rsid w:val="00666DBF"/>
    <w:rsid w:val="00674316"/>
    <w:rsid w:val="006A1801"/>
    <w:rsid w:val="006B1A94"/>
    <w:rsid w:val="006C55BC"/>
    <w:rsid w:val="006E7A79"/>
    <w:rsid w:val="006F4ED8"/>
    <w:rsid w:val="00735168"/>
    <w:rsid w:val="00770BF1"/>
    <w:rsid w:val="00774E81"/>
    <w:rsid w:val="007A5346"/>
    <w:rsid w:val="007B3E37"/>
    <w:rsid w:val="007C4FB7"/>
    <w:rsid w:val="007F38EF"/>
    <w:rsid w:val="0085463D"/>
    <w:rsid w:val="00854C86"/>
    <w:rsid w:val="00861E13"/>
    <w:rsid w:val="008756EE"/>
    <w:rsid w:val="00892496"/>
    <w:rsid w:val="008948BC"/>
    <w:rsid w:val="008B5D8F"/>
    <w:rsid w:val="009571D7"/>
    <w:rsid w:val="009A199C"/>
    <w:rsid w:val="009B4594"/>
    <w:rsid w:val="009D5A86"/>
    <w:rsid w:val="009E7D91"/>
    <w:rsid w:val="009F6CE7"/>
    <w:rsid w:val="00A1275E"/>
    <w:rsid w:val="00A20A10"/>
    <w:rsid w:val="00A33372"/>
    <w:rsid w:val="00A41D4E"/>
    <w:rsid w:val="00A52A8F"/>
    <w:rsid w:val="00A63803"/>
    <w:rsid w:val="00A640FF"/>
    <w:rsid w:val="00A83B38"/>
    <w:rsid w:val="00A87E1D"/>
    <w:rsid w:val="00A91058"/>
    <w:rsid w:val="00A92BCD"/>
    <w:rsid w:val="00AE4C26"/>
    <w:rsid w:val="00B012F3"/>
    <w:rsid w:val="00B1273F"/>
    <w:rsid w:val="00B53493"/>
    <w:rsid w:val="00B65281"/>
    <w:rsid w:val="00B668FB"/>
    <w:rsid w:val="00BA45AE"/>
    <w:rsid w:val="00BA4F4A"/>
    <w:rsid w:val="00BA66AD"/>
    <w:rsid w:val="00BB0EBB"/>
    <w:rsid w:val="00C000C3"/>
    <w:rsid w:val="00C000ED"/>
    <w:rsid w:val="00C02E60"/>
    <w:rsid w:val="00C240FD"/>
    <w:rsid w:val="00C24374"/>
    <w:rsid w:val="00C328B6"/>
    <w:rsid w:val="00C433E0"/>
    <w:rsid w:val="00C97431"/>
    <w:rsid w:val="00CB615D"/>
    <w:rsid w:val="00CE35D0"/>
    <w:rsid w:val="00D03D0C"/>
    <w:rsid w:val="00D253E1"/>
    <w:rsid w:val="00D27FA8"/>
    <w:rsid w:val="00D3271D"/>
    <w:rsid w:val="00D356F8"/>
    <w:rsid w:val="00D365D3"/>
    <w:rsid w:val="00D42F7B"/>
    <w:rsid w:val="00DA76FA"/>
    <w:rsid w:val="00DB2B49"/>
    <w:rsid w:val="00DD2A42"/>
    <w:rsid w:val="00DD4656"/>
    <w:rsid w:val="00E018FB"/>
    <w:rsid w:val="00E071A9"/>
    <w:rsid w:val="00E11AA9"/>
    <w:rsid w:val="00E141DE"/>
    <w:rsid w:val="00E21DC0"/>
    <w:rsid w:val="00E6763B"/>
    <w:rsid w:val="00E96F94"/>
    <w:rsid w:val="00EB58BD"/>
    <w:rsid w:val="00EC0FFC"/>
    <w:rsid w:val="00ED2E33"/>
    <w:rsid w:val="00ED71B6"/>
    <w:rsid w:val="00EE0C82"/>
    <w:rsid w:val="00EF0E10"/>
    <w:rsid w:val="00EF2AFB"/>
    <w:rsid w:val="00F23F49"/>
    <w:rsid w:val="00F60E46"/>
    <w:rsid w:val="00F6184E"/>
    <w:rsid w:val="00F8007E"/>
    <w:rsid w:val="00F81C8A"/>
    <w:rsid w:val="00FA2B02"/>
    <w:rsid w:val="00FB1115"/>
    <w:rsid w:val="00FB4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C6BC4845-D8EA-42FA-9916-962A4D5F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A86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A91058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7F38EF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7F38EF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F38EF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7F38EF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A91058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7F38EF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7F38EF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6C55BC"/>
    <w:pPr>
      <w:spacing w:before="360" w:after="360"/>
    </w:pPr>
    <w:rPr>
      <w:rFonts w:asciiTheme="majorHAnsi" w:eastAsiaTheme="majorEastAsia" w:hAnsiTheme="majorHAnsi" w:cstheme="majorBidi"/>
      <w:b/>
      <w:color w:val="723D9D" w:themeColor="accent3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C55BC"/>
    <w:rPr>
      <w:rFonts w:asciiTheme="majorHAnsi" w:eastAsiaTheme="majorEastAsia" w:hAnsiTheme="majorHAnsi" w:cstheme="majorBidi"/>
      <w:b/>
      <w:color w:val="723D9D" w:themeColor="accent3"/>
      <w:sz w:val="44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290E51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290E51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0A2457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0A2457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0A2457"/>
    <w:pPr>
      <w:numPr>
        <w:numId w:val="32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648C3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648C3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7C4FB7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0A245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7C4FB7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7C4FB7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7C4FB7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7C4FB7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7C4FB7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E96F94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monitoring@oho.qld.gov.au" TargetMode="Externa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HO\OHO\Templates\Letterhead%20(A4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2BBB4CDF2114DA6AAE69C1D096AD9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ED24A0-3662-4C48-BD96-22ECE8660014}"/>
      </w:docPartPr>
      <w:docPartBody>
        <w:p w:rsidR="00145E7F" w:rsidRDefault="00354B43" w:rsidP="00354B43">
          <w:pPr>
            <w:pStyle w:val="B2BBB4CDF2114DA6AAE69C1D096AD9E9"/>
          </w:pPr>
          <w:r w:rsidRPr="008E61C8">
            <w:rPr>
              <w:i/>
              <w:color w:val="FF0000"/>
            </w:rPr>
            <w:t>(insert title and full name of practitioner here</w:t>
          </w:r>
          <w:r w:rsidRPr="005C38F3">
            <w:rPr>
              <w:i/>
              <w:color w:val="FF0000"/>
            </w:rPr>
            <w:t>)</w:t>
          </w:r>
        </w:p>
      </w:docPartBody>
    </w:docPart>
    <w:docPart>
      <w:docPartPr>
        <w:name w:val="1770B51A579E4DF7B1938818E4474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3F1EF-DF8B-45CE-AED9-DAC1DDD72B70}"/>
      </w:docPartPr>
      <w:docPartBody>
        <w:p w:rsidR="00145E7F" w:rsidRDefault="00354B43" w:rsidP="00354B43">
          <w:pPr>
            <w:pStyle w:val="1770B51A579E4DF7B1938818E4474CB7"/>
          </w:pPr>
          <w:r w:rsidRPr="008E61C8">
            <w:rPr>
              <w:i/>
              <w:color w:val="FF0000"/>
            </w:rPr>
            <w:t>(insert date conditions came into effect here)</w:t>
          </w:r>
        </w:p>
      </w:docPartBody>
    </w:docPart>
    <w:docPart>
      <w:docPartPr>
        <w:name w:val="BAFCCFEBC9014E3DB0E6402DEBA44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2BEEA9-A478-4A54-AC6C-C06B9D5D7ADC}"/>
      </w:docPartPr>
      <w:docPartBody>
        <w:p w:rsidR="00145E7F" w:rsidRDefault="00354B43" w:rsidP="00354B43">
          <w:pPr>
            <w:pStyle w:val="BAFCCFEBC9014E3DB0E6402DEBA44517"/>
          </w:pPr>
          <w:r w:rsidRPr="008E61C8">
            <w:rPr>
              <w:i/>
              <w:color w:val="FF0000"/>
            </w:rPr>
            <w:t>(insert date restrictions came into effect here)</w:t>
          </w:r>
        </w:p>
      </w:docPartBody>
    </w:docPart>
    <w:docPart>
      <w:docPartPr>
        <w:name w:val="979CA9AB85A34160B671D315910B3E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E3FD5-D628-46DB-B62F-DA0D3152C01E}"/>
      </w:docPartPr>
      <w:docPartBody>
        <w:p w:rsidR="00145E7F" w:rsidRDefault="00354B43" w:rsidP="00354B43">
          <w:pPr>
            <w:pStyle w:val="979CA9AB85A34160B671D315910B3E7C"/>
          </w:pPr>
          <w:r w:rsidRPr="008E61C8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43"/>
    <w:rsid w:val="00145E7F"/>
    <w:rsid w:val="0035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E232B2F95C44A8EB627105D44B67A41">
    <w:name w:val="3E232B2F95C44A8EB627105D44B67A41"/>
    <w:rsid w:val="00354B43"/>
  </w:style>
  <w:style w:type="paragraph" w:customStyle="1" w:styleId="4AEAC09CAA594472917199F93D66A12A">
    <w:name w:val="4AEAC09CAA594472917199F93D66A12A"/>
    <w:rsid w:val="00354B43"/>
  </w:style>
  <w:style w:type="paragraph" w:customStyle="1" w:styleId="E35E068BF5844B8EBA8459748BB481BB">
    <w:name w:val="E35E068BF5844B8EBA8459748BB481BB"/>
    <w:rsid w:val="00354B43"/>
  </w:style>
  <w:style w:type="character" w:styleId="PlaceholderText">
    <w:name w:val="Placeholder Text"/>
    <w:basedOn w:val="DefaultParagraphFont"/>
    <w:uiPriority w:val="99"/>
    <w:semiHidden/>
    <w:rsid w:val="00354B43"/>
    <w:rPr>
      <w:color w:val="808080"/>
    </w:rPr>
  </w:style>
  <w:style w:type="paragraph" w:customStyle="1" w:styleId="BC0A537A0D9F4E619A4640A9EEA9C8A2">
    <w:name w:val="BC0A537A0D9F4E619A4640A9EEA9C8A2"/>
    <w:rsid w:val="00354B43"/>
  </w:style>
  <w:style w:type="paragraph" w:customStyle="1" w:styleId="B2BBB4CDF2114DA6AAE69C1D096AD9E9">
    <w:name w:val="B2BBB4CDF2114DA6AAE69C1D096AD9E9"/>
    <w:rsid w:val="00354B43"/>
  </w:style>
  <w:style w:type="paragraph" w:customStyle="1" w:styleId="1770B51A579E4DF7B1938818E4474CB7">
    <w:name w:val="1770B51A579E4DF7B1938818E4474CB7"/>
    <w:rsid w:val="00354B43"/>
  </w:style>
  <w:style w:type="paragraph" w:customStyle="1" w:styleId="BAFCCFEBC9014E3DB0E6402DEBA44517">
    <w:name w:val="BAFCCFEBC9014E3DB0E6402DEBA44517"/>
    <w:rsid w:val="00354B43"/>
  </w:style>
  <w:style w:type="paragraph" w:customStyle="1" w:styleId="979CA9AB85A34160B671D315910B3E7C">
    <w:name w:val="979CA9AB85A34160B671D315910B3E7C"/>
    <w:rsid w:val="00354B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7DB2FD8-CCD4-4DC5-81D2-8BC6663C9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 (A4 Landscape)</Template>
  <TotalTime>2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Theo Georga</dc:creator>
  <cp:lastModifiedBy>Theo Georga</cp:lastModifiedBy>
  <cp:revision>4</cp:revision>
  <cp:lastPrinted>2013-02-13T02:39:00Z</cp:lastPrinted>
  <dcterms:created xsi:type="dcterms:W3CDTF">2017-02-20T04:43:00Z</dcterms:created>
  <dcterms:modified xsi:type="dcterms:W3CDTF">2017-02-21T06:29:00Z</dcterms:modified>
</cp:coreProperties>
</file>