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BFB" w:rsidRDefault="008A1F70" w:rsidP="005A6EB1">
      <w:pPr>
        <w:pStyle w:val="Heading2"/>
        <w:spacing w:before="120"/>
      </w:pPr>
      <w:r w:rsidRPr="008A1F70">
        <w:t>Authority to contact supervisor</w:t>
      </w:r>
    </w:p>
    <w:p w:rsidR="008A1F70" w:rsidRDefault="008A1F70" w:rsidP="008A1F70">
      <w:pPr>
        <w:pStyle w:val="BodyText"/>
      </w:pPr>
      <w:r w:rsidRPr="00351286">
        <w:t xml:space="preserve">I, </w:t>
      </w:r>
      <w:sdt>
        <w:sdtPr>
          <w:rPr>
            <w:rStyle w:val="BodyTextChar"/>
          </w:rPr>
          <w:id w:val="-289589292"/>
          <w:placeholder>
            <w:docPart w:val="16C18213858641418CD0269170772B53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</w:sdtContent>
      </w:sdt>
      <w:r>
        <w:t xml:space="preserve">, </w:t>
      </w:r>
      <w:r w:rsidRPr="00351286">
        <w:t xml:space="preserve">am currently subject to </w:t>
      </w:r>
      <w:r>
        <w:t xml:space="preserve">conditions on my registration and/or restrictions on my right to practise imposed </w:t>
      </w:r>
      <w:r w:rsidRPr="00351286">
        <w:t xml:space="preserve">by the Health Ombudsman, </w:t>
      </w:r>
      <w:r>
        <w:t xml:space="preserve">as outlined in my </w:t>
      </w:r>
      <w:r w:rsidRPr="008E61C8">
        <w:rPr>
          <w:i/>
          <w:color w:val="FF0000"/>
        </w:rPr>
        <w:t>(tick and complete applicable option/s)</w:t>
      </w:r>
      <w:r w:rsidRPr="00B41210">
        <w:t xml:space="preserve">: </w:t>
      </w:r>
    </w:p>
    <w:p w:rsidR="008A1F70" w:rsidRDefault="005A6EB1" w:rsidP="008A1F70">
      <w:pPr>
        <w:pStyle w:val="ListParagraph0"/>
        <w:numPr>
          <w:ilvl w:val="0"/>
          <w:numId w:val="13"/>
        </w:numPr>
        <w:ind w:left="0"/>
      </w:pPr>
      <w:sdt>
        <w:sdtPr>
          <w:id w:val="1743917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1F70">
            <w:rPr>
              <w:rFonts w:ascii="MS Gothic" w:eastAsia="MS Gothic" w:hAnsi="MS Gothic" w:hint="eastAsia"/>
            </w:rPr>
            <w:t>☐</w:t>
          </w:r>
        </w:sdtContent>
      </w:sdt>
      <w:r w:rsidR="008A1F70">
        <w:t xml:space="preserve"> s</w:t>
      </w:r>
      <w:r w:rsidR="008A1F70" w:rsidRPr="007B72BF">
        <w:t xml:space="preserve">chedule of </w:t>
      </w:r>
      <w:r w:rsidR="008A1F70">
        <w:t>c</w:t>
      </w:r>
      <w:r w:rsidR="008A1F70" w:rsidRPr="007B72BF">
        <w:t>onditions</w:t>
      </w:r>
      <w:r w:rsidR="008A1F70">
        <w:t xml:space="preserve">, effective from </w:t>
      </w:r>
      <w:sdt>
        <w:sdtPr>
          <w:id w:val="512344086"/>
          <w:placeholder>
            <w:docPart w:val="A3B10A2CBBEB407FB93A8B0474987C89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8A1F70" w:rsidRPr="008E61C8">
            <w:rPr>
              <w:i/>
              <w:color w:val="FF0000"/>
            </w:rPr>
            <w:t>(insert date conditions came into effect here)</w:t>
          </w:r>
        </w:sdtContent>
      </w:sdt>
    </w:p>
    <w:p w:rsidR="008A1F70" w:rsidRDefault="005A6EB1" w:rsidP="008A1F70">
      <w:pPr>
        <w:pStyle w:val="ListParagraph0"/>
        <w:numPr>
          <w:ilvl w:val="0"/>
          <w:numId w:val="13"/>
        </w:numPr>
        <w:ind w:left="0"/>
      </w:pPr>
      <w:sdt>
        <w:sdtPr>
          <w:id w:val="-209185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1F70">
            <w:rPr>
              <w:rFonts w:ascii="MS Gothic" w:eastAsia="MS Gothic" w:hAnsi="MS Gothic" w:hint="eastAsia"/>
            </w:rPr>
            <w:t>☐</w:t>
          </w:r>
        </w:sdtContent>
      </w:sdt>
      <w:r w:rsidR="008A1F70">
        <w:t xml:space="preserve"> </w:t>
      </w:r>
      <w:proofErr w:type="gramStart"/>
      <w:r w:rsidR="008A1F70">
        <w:t>schedule</w:t>
      </w:r>
      <w:proofErr w:type="gramEnd"/>
      <w:r w:rsidR="008A1F70">
        <w:t xml:space="preserve"> of restrictions, effective from </w:t>
      </w:r>
      <w:sdt>
        <w:sdtPr>
          <w:id w:val="-65351206"/>
          <w:placeholder>
            <w:docPart w:val="8A777DC4247549A08C5C4C514BC23F18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8A1F70" w:rsidRPr="008E61C8">
            <w:rPr>
              <w:i/>
              <w:color w:val="FF0000"/>
            </w:rPr>
            <w:t>(insert date restrictions came into effect here)</w:t>
          </w:r>
        </w:sdtContent>
      </w:sdt>
      <w:r w:rsidR="008A1F70">
        <w:t>.</w:t>
      </w:r>
    </w:p>
    <w:p w:rsidR="008A1F70" w:rsidRPr="00285FDB" w:rsidRDefault="008A1F70" w:rsidP="008A1F70">
      <w:pPr>
        <w:pStyle w:val="BodyText"/>
        <w:spacing w:line="276" w:lineRule="auto"/>
      </w:pPr>
      <w:r>
        <w:t xml:space="preserve">For the purposes of monitoring my compliance with the schedule of conditions and/or schedule of restrictions, </w:t>
      </w:r>
      <w:r w:rsidRPr="00351286">
        <w:t xml:space="preserve">I </w:t>
      </w:r>
      <w:r>
        <w:t>authorise and consent to:</w:t>
      </w:r>
    </w:p>
    <w:p w:rsidR="008A1F70" w:rsidRDefault="008A1F70" w:rsidP="008A1F70">
      <w:pPr>
        <w:pStyle w:val="ListNumber0"/>
      </w:pPr>
      <w:r>
        <w:t>The Office of the</w:t>
      </w:r>
      <w:r w:rsidRPr="00351286">
        <w:t xml:space="preserve"> Health Ombudsman </w:t>
      </w:r>
      <w:r>
        <w:t>obtaining information and/or reports from my nominated supervisor/s regarding my compliance with my schedule of conditions and/or schedule of restrictions. This includes, but is not limited to, verbal or written requests for reports from the supervisor/s that specifically address</w:t>
      </w:r>
    </w:p>
    <w:p w:rsidR="008A1F70" w:rsidRDefault="008A1F70" w:rsidP="008A1F70">
      <w:pPr>
        <w:pStyle w:val="ListNumber2"/>
      </w:pPr>
      <w:r>
        <w:t xml:space="preserve">that the supervision has occurred at the level required in my schedule of conditions and/or schedule of restrictions </w:t>
      </w:r>
    </w:p>
    <w:p w:rsidR="008A1F70" w:rsidRDefault="008A1F70" w:rsidP="008A1F70">
      <w:pPr>
        <w:pStyle w:val="ListNumber2"/>
      </w:pPr>
      <w:r>
        <w:t xml:space="preserve">any periods of absence or any periods where the supervisor was not otherwise able to provide supervision </w:t>
      </w:r>
    </w:p>
    <w:p w:rsidR="008A1F70" w:rsidRDefault="008A1F70" w:rsidP="008A1F70">
      <w:pPr>
        <w:pStyle w:val="ListNumber2"/>
      </w:pPr>
      <w:proofErr w:type="gramStart"/>
      <w:r>
        <w:t>whether</w:t>
      </w:r>
      <w:proofErr w:type="gramEnd"/>
      <w:r>
        <w:t xml:space="preserve"> the supervisor has, or is aware of, any concerns regarding my compliance with my schedule of conditions and/or schedule of restrictions, my conduct and/or my professional performance.</w:t>
      </w:r>
    </w:p>
    <w:p w:rsidR="008A1F70" w:rsidRDefault="008A1F70" w:rsidP="008A1F70">
      <w:pPr>
        <w:pStyle w:val="ListNumber0"/>
        <w:rPr>
          <w:color w:val="000000"/>
        </w:rPr>
      </w:pPr>
      <w:r>
        <w:t>My nominated supervisor/s disclosing, releasing or discussing with the Office of the Health Ombudsman any relevant information relating to my compliance my schedule of conditions and/or schedule of restrictions</w:t>
      </w:r>
      <w:r>
        <w:rPr>
          <w:color w:val="000000"/>
        </w:rPr>
        <w:t>.</w:t>
      </w:r>
    </w:p>
    <w:p w:rsidR="008A1F70" w:rsidRDefault="008A1F70" w:rsidP="008A1F70">
      <w:pPr>
        <w:pStyle w:val="ListNumber0"/>
      </w:pPr>
      <w:r>
        <w:t xml:space="preserve">I authorise and consent to a photocopy of this document being sufficient evidence of my authority and consent to provide or discuss the information required. </w:t>
      </w:r>
    </w:p>
    <w:p w:rsidR="008A1F70" w:rsidRDefault="008A1F70" w:rsidP="008A1F70">
      <w:pPr>
        <w:pStyle w:val="BodyText"/>
        <w:spacing w:before="480" w:line="360" w:lineRule="auto"/>
      </w:pPr>
      <w:r>
        <w:t xml:space="preserve">Signature:                                                               Date: </w:t>
      </w:r>
      <w:sdt>
        <w:sdtPr>
          <w:id w:val="1344046491"/>
          <w:placeholder>
            <w:docPart w:val="778F3248E50146BC93D71D587EAC8B23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Pr="008E61C8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:rsidR="008A1F70" w:rsidRPr="00DA24F6" w:rsidRDefault="008A1F70" w:rsidP="008A1F70">
      <w:pPr>
        <w:pStyle w:val="BodyText"/>
      </w:pPr>
      <w:r w:rsidRPr="00DA24F6">
        <w:t xml:space="preserve">Please return </w:t>
      </w:r>
      <w:r>
        <w:t>this form to the Office of the Health Ombudsman.</w:t>
      </w:r>
    </w:p>
    <w:p w:rsidR="008A1F70" w:rsidRPr="008A1F70" w:rsidRDefault="008A1F70" w:rsidP="008A1F70">
      <w:pPr>
        <w:pStyle w:val="ListParagraph0"/>
        <w:numPr>
          <w:ilvl w:val="0"/>
          <w:numId w:val="28"/>
        </w:numPr>
        <w:spacing w:before="120"/>
        <w:ind w:left="0"/>
      </w:pPr>
      <w:r>
        <w:rPr>
          <w:noProof/>
        </w:rPr>
        <mc:AlternateContent>
          <mc:Choice Requires="wpg">
            <w:drawing>
              <wp:inline distT="0" distB="0" distL="0" distR="0" wp14:anchorId="385AD183" wp14:editId="0F245759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A1F70" w:rsidRDefault="008A1F70" w:rsidP="008A1F7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A1F70" w:rsidRPr="00EA4F2A" w:rsidRDefault="008A1F70" w:rsidP="008A1F7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A1F70" w:rsidRPr="00CF3173" w:rsidRDefault="008A1F70" w:rsidP="008A1F7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8A1F70" w:rsidRDefault="008A1F70" w:rsidP="008A1F7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8A1F70" w:rsidRPr="00CF3173" w:rsidRDefault="008A1F70" w:rsidP="008A1F7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8A1F70" w:rsidRPr="00CF3173" w:rsidRDefault="008A1F70" w:rsidP="008A1F7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5AD183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8A1F70" w:rsidRDefault="008A1F70" w:rsidP="008A1F7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8A1F70" w:rsidRPr="00EA4F2A" w:rsidRDefault="008A1F70" w:rsidP="008A1F7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8A1F70" w:rsidRPr="00CF3173" w:rsidRDefault="008A1F70" w:rsidP="008A1F7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8A1F70" w:rsidRDefault="008A1F70" w:rsidP="008A1F7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8A1F70" w:rsidRPr="00CF3173" w:rsidRDefault="008A1F70" w:rsidP="008A1F7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8A1F70" w:rsidRPr="00CF3173" w:rsidRDefault="008A1F70" w:rsidP="008A1F7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8A1F70" w:rsidRPr="008A1F70" w:rsidSect="00386BFB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F70" w:rsidRDefault="008A1F70" w:rsidP="00185154">
      <w:r>
        <w:separator/>
      </w:r>
    </w:p>
    <w:p w:rsidR="008A1F70" w:rsidRDefault="008A1F70"/>
  </w:endnote>
  <w:endnote w:type="continuationSeparator" w:id="0">
    <w:p w:rsidR="008A1F70" w:rsidRDefault="008A1F70" w:rsidP="00185154">
      <w:r>
        <w:continuationSeparator/>
      </w:r>
    </w:p>
    <w:p w:rsidR="008A1F70" w:rsidRDefault="008A1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F70" w:rsidRDefault="008A1F70" w:rsidP="00185154">
      <w:r>
        <w:separator/>
      </w:r>
    </w:p>
    <w:p w:rsidR="008A1F70" w:rsidRDefault="008A1F70"/>
  </w:footnote>
  <w:footnote w:type="continuationSeparator" w:id="0">
    <w:p w:rsidR="008A1F70" w:rsidRDefault="008A1F70" w:rsidP="00185154">
      <w:r>
        <w:continuationSeparator/>
      </w:r>
    </w:p>
    <w:p w:rsidR="008A1F70" w:rsidRDefault="008A1F7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896" w:rsidRDefault="00F23F49" w:rsidP="00F33E31">
    <w:pPr>
      <w:pStyle w:val="Title"/>
      <w:spacing w:after="240"/>
      <w:rPr>
        <w:sz w:val="56"/>
        <w:szCs w:val="56"/>
      </w:rPr>
    </w:pPr>
    <w:r w:rsidRPr="008A1F70">
      <w:rPr>
        <w:noProof/>
        <w:sz w:val="56"/>
        <w:szCs w:val="56"/>
        <w:lang w:eastAsia="en-AU"/>
      </w:rPr>
      <w:drawing>
        <wp:anchor distT="0" distB="0" distL="114300" distR="114300" simplePos="0" relativeHeight="251658240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A1F70" w:rsidRPr="008A1F70">
      <w:t xml:space="preserve"> </w:t>
    </w:r>
    <w:r w:rsidR="008A1F70" w:rsidRPr="008A1F70">
      <w:rPr>
        <w:noProof/>
        <w:sz w:val="56"/>
        <w:szCs w:val="56"/>
        <w:lang w:eastAsia="en-AU"/>
      </w:rPr>
      <w:t>Authority to</w:t>
    </w:r>
    <w:r w:rsidR="008A1F70">
      <w:rPr>
        <w:noProof/>
        <w:sz w:val="56"/>
        <w:szCs w:val="56"/>
        <w:lang w:eastAsia="en-AU"/>
      </w:rPr>
      <w:br/>
    </w:r>
    <w:r w:rsidR="008A1F70" w:rsidRPr="008A1F70">
      <w:rPr>
        <w:noProof/>
        <w:sz w:val="56"/>
        <w:szCs w:val="56"/>
        <w:lang w:eastAsia="en-AU"/>
      </w:rPr>
      <w:t>contact supervisor</w:t>
    </w:r>
  </w:p>
  <w:p w:rsidR="008A1F70" w:rsidRPr="008A1F70" w:rsidRDefault="008A1F70" w:rsidP="008A1F70">
    <w:pPr>
      <w:pStyle w:val="BodyTex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21D233F9"/>
    <w:multiLevelType w:val="multilevel"/>
    <w:tmpl w:val="A9BC1000"/>
    <w:numStyleLink w:val="ListNumber"/>
  </w:abstractNum>
  <w:abstractNum w:abstractNumId="9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0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3106EF6"/>
    <w:multiLevelType w:val="multilevel"/>
    <w:tmpl w:val="2F506ED2"/>
    <w:numStyleLink w:val="ListTableBullet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7"/>
  </w:num>
  <w:num w:numId="18">
    <w:abstractNumId w:val="14"/>
  </w:num>
  <w:num w:numId="19">
    <w:abstractNumId w:val="13"/>
  </w:num>
  <w:num w:numId="20">
    <w:abstractNumId w:val="8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FPgr4BZWfHiqyS/LHaBXGsxiBmJD9Qgu6uwFwspNsgMOJvmUUUoL5TpVun1XkXaIPGsSNE2TgC6vzrg7H3ZPJw==" w:salt="AyGDuZ3jML5YHPS6YVpU+A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F70"/>
    <w:rsid w:val="00006100"/>
    <w:rsid w:val="0001272E"/>
    <w:rsid w:val="000464C9"/>
    <w:rsid w:val="00071C7D"/>
    <w:rsid w:val="00076F97"/>
    <w:rsid w:val="000870BB"/>
    <w:rsid w:val="00092075"/>
    <w:rsid w:val="00093195"/>
    <w:rsid w:val="000B3EBE"/>
    <w:rsid w:val="000B4D85"/>
    <w:rsid w:val="000C0C22"/>
    <w:rsid w:val="000C1D1E"/>
    <w:rsid w:val="000D62F0"/>
    <w:rsid w:val="000F4A35"/>
    <w:rsid w:val="001063C6"/>
    <w:rsid w:val="001242A0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210DEF"/>
    <w:rsid w:val="00222215"/>
    <w:rsid w:val="00252201"/>
    <w:rsid w:val="00254DD8"/>
    <w:rsid w:val="002843F6"/>
    <w:rsid w:val="002B6607"/>
    <w:rsid w:val="002D3798"/>
    <w:rsid w:val="002D4254"/>
    <w:rsid w:val="002D4E6E"/>
    <w:rsid w:val="00311CA0"/>
    <w:rsid w:val="00335C7B"/>
    <w:rsid w:val="0036272C"/>
    <w:rsid w:val="0037398C"/>
    <w:rsid w:val="0037618F"/>
    <w:rsid w:val="003853C1"/>
    <w:rsid w:val="00386BFB"/>
    <w:rsid w:val="003A04C1"/>
    <w:rsid w:val="003B0945"/>
    <w:rsid w:val="003B4DCF"/>
    <w:rsid w:val="003D3B71"/>
    <w:rsid w:val="003E1EF3"/>
    <w:rsid w:val="003E31C8"/>
    <w:rsid w:val="003E7DBB"/>
    <w:rsid w:val="003F3D04"/>
    <w:rsid w:val="00407776"/>
    <w:rsid w:val="00413235"/>
    <w:rsid w:val="00427353"/>
    <w:rsid w:val="0043564D"/>
    <w:rsid w:val="0043628A"/>
    <w:rsid w:val="00456E81"/>
    <w:rsid w:val="00491C59"/>
    <w:rsid w:val="004B7DAE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A435A"/>
    <w:rsid w:val="005A6EB1"/>
    <w:rsid w:val="005B0C40"/>
    <w:rsid w:val="005B36EC"/>
    <w:rsid w:val="005D45CE"/>
    <w:rsid w:val="005E259B"/>
    <w:rsid w:val="006025ED"/>
    <w:rsid w:val="0061089F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ED8"/>
    <w:rsid w:val="00735168"/>
    <w:rsid w:val="0075052F"/>
    <w:rsid w:val="00770BF1"/>
    <w:rsid w:val="00774E81"/>
    <w:rsid w:val="00794B3F"/>
    <w:rsid w:val="007A5346"/>
    <w:rsid w:val="007B3E37"/>
    <w:rsid w:val="008174C7"/>
    <w:rsid w:val="008549B1"/>
    <w:rsid w:val="00854C86"/>
    <w:rsid w:val="00861E13"/>
    <w:rsid w:val="00892496"/>
    <w:rsid w:val="008948BC"/>
    <w:rsid w:val="008A1F70"/>
    <w:rsid w:val="008B5D8F"/>
    <w:rsid w:val="009571D7"/>
    <w:rsid w:val="00982556"/>
    <w:rsid w:val="009A199C"/>
    <w:rsid w:val="009B4594"/>
    <w:rsid w:val="009F6CE7"/>
    <w:rsid w:val="00A20A10"/>
    <w:rsid w:val="00A33372"/>
    <w:rsid w:val="00A41D4E"/>
    <w:rsid w:val="00A52A8F"/>
    <w:rsid w:val="00A624A7"/>
    <w:rsid w:val="00A63803"/>
    <w:rsid w:val="00A640FF"/>
    <w:rsid w:val="00A83B38"/>
    <w:rsid w:val="00AA5209"/>
    <w:rsid w:val="00AE4C26"/>
    <w:rsid w:val="00AF103B"/>
    <w:rsid w:val="00B012F3"/>
    <w:rsid w:val="00B1273F"/>
    <w:rsid w:val="00B255C2"/>
    <w:rsid w:val="00B53493"/>
    <w:rsid w:val="00B65281"/>
    <w:rsid w:val="00B668FB"/>
    <w:rsid w:val="00BA45AE"/>
    <w:rsid w:val="00BA4F4A"/>
    <w:rsid w:val="00BA66AD"/>
    <w:rsid w:val="00C000C3"/>
    <w:rsid w:val="00C02E60"/>
    <w:rsid w:val="00C240FD"/>
    <w:rsid w:val="00C24374"/>
    <w:rsid w:val="00C328B6"/>
    <w:rsid w:val="00C433E0"/>
    <w:rsid w:val="00C62345"/>
    <w:rsid w:val="00C97431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DF5896"/>
    <w:rsid w:val="00E018FB"/>
    <w:rsid w:val="00E11AA9"/>
    <w:rsid w:val="00E21DC0"/>
    <w:rsid w:val="00E6763B"/>
    <w:rsid w:val="00E978EB"/>
    <w:rsid w:val="00EB58BD"/>
    <w:rsid w:val="00EC0FFC"/>
    <w:rsid w:val="00ED2E33"/>
    <w:rsid w:val="00ED71B6"/>
    <w:rsid w:val="00EE0C82"/>
    <w:rsid w:val="00EF0E10"/>
    <w:rsid w:val="00EF2AFB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D4FCD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22CF03E5-5D60-4F7A-ABEF-F01DCCA5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5BC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HO\OHO\Templates\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6C18213858641418CD0269170772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2DC15-7FE4-4C7D-80CF-4526304037D6}"/>
      </w:docPartPr>
      <w:docPartBody>
        <w:p w:rsidR="008457A1" w:rsidRDefault="00AC468B" w:rsidP="00AC468B">
          <w:pPr>
            <w:pStyle w:val="16C18213858641418CD0269170772B53"/>
          </w:pPr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</w:p>
      </w:docPartBody>
    </w:docPart>
    <w:docPart>
      <w:docPartPr>
        <w:name w:val="A3B10A2CBBEB407FB93A8B0474987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65E4F-A63D-470C-8A30-A32C4E213AD2}"/>
      </w:docPartPr>
      <w:docPartBody>
        <w:p w:rsidR="008457A1" w:rsidRDefault="00AC468B" w:rsidP="00AC468B">
          <w:pPr>
            <w:pStyle w:val="A3B10A2CBBEB407FB93A8B0474987C89"/>
          </w:pPr>
          <w:r w:rsidRPr="008E61C8">
            <w:rPr>
              <w:i/>
              <w:color w:val="FF0000"/>
            </w:rPr>
            <w:t>(insert date conditions came into effect here)</w:t>
          </w:r>
        </w:p>
      </w:docPartBody>
    </w:docPart>
    <w:docPart>
      <w:docPartPr>
        <w:name w:val="8A777DC4247549A08C5C4C514BC23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E6708B-D32B-4DFF-A1B8-FCFB6D8E6B0B}"/>
      </w:docPartPr>
      <w:docPartBody>
        <w:p w:rsidR="008457A1" w:rsidRDefault="00AC468B" w:rsidP="00AC468B">
          <w:pPr>
            <w:pStyle w:val="8A777DC4247549A08C5C4C514BC23F18"/>
          </w:pPr>
          <w:r w:rsidRPr="008E61C8">
            <w:rPr>
              <w:i/>
              <w:color w:val="FF0000"/>
            </w:rPr>
            <w:t>(insert date restrictions came into effect here)</w:t>
          </w:r>
        </w:p>
      </w:docPartBody>
    </w:docPart>
    <w:docPart>
      <w:docPartPr>
        <w:name w:val="778F3248E50146BC93D71D587EAC8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245B6-F64F-429B-8017-455CD56AE8DC}"/>
      </w:docPartPr>
      <w:docPartBody>
        <w:p w:rsidR="008457A1" w:rsidRDefault="00AC468B" w:rsidP="00AC468B">
          <w:pPr>
            <w:pStyle w:val="778F3248E50146BC93D71D587EAC8B23"/>
          </w:pPr>
          <w:r w:rsidRPr="008E61C8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68B"/>
    <w:rsid w:val="008457A1"/>
    <w:rsid w:val="00AC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C18213858641418CD0269170772B53">
    <w:name w:val="16C18213858641418CD0269170772B53"/>
    <w:rsid w:val="00AC468B"/>
  </w:style>
  <w:style w:type="paragraph" w:customStyle="1" w:styleId="A3B10A2CBBEB407FB93A8B0474987C89">
    <w:name w:val="A3B10A2CBBEB407FB93A8B0474987C89"/>
    <w:rsid w:val="00AC468B"/>
  </w:style>
  <w:style w:type="paragraph" w:customStyle="1" w:styleId="8A777DC4247549A08C5C4C514BC23F18">
    <w:name w:val="8A777DC4247549A08C5C4C514BC23F18"/>
    <w:rsid w:val="00AC468B"/>
  </w:style>
  <w:style w:type="character" w:styleId="PlaceholderText">
    <w:name w:val="Placeholder Text"/>
    <w:basedOn w:val="DefaultParagraphFont"/>
    <w:uiPriority w:val="99"/>
    <w:semiHidden/>
    <w:rsid w:val="00AC468B"/>
    <w:rPr>
      <w:color w:val="808080"/>
    </w:rPr>
  </w:style>
  <w:style w:type="paragraph" w:customStyle="1" w:styleId="37BEF98C99094C51B199A2075F0B86BF">
    <w:name w:val="37BEF98C99094C51B199A2075F0B86BF"/>
    <w:rsid w:val="00AC468B"/>
  </w:style>
  <w:style w:type="paragraph" w:customStyle="1" w:styleId="778F3248E50146BC93D71D587EAC8B23">
    <w:name w:val="778F3248E50146BC93D71D587EAC8B23"/>
    <w:rsid w:val="00AC46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1DB68D-3057-44FD-9421-D2B7072F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3</cp:revision>
  <cp:lastPrinted>2013-02-13T02:39:00Z</cp:lastPrinted>
  <dcterms:created xsi:type="dcterms:W3CDTF">2017-02-21T04:38:00Z</dcterms:created>
  <dcterms:modified xsi:type="dcterms:W3CDTF">2017-02-21T06:32:00Z</dcterms:modified>
</cp:coreProperties>
</file>